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7E91" w:rsidRDefault="00637E91" w:rsidP="00637E91">
      <w:pPr>
        <w:rPr>
          <w:szCs w:val="34"/>
          <w:lang w:val="en-AU"/>
        </w:rPr>
      </w:pPr>
      <w:r>
        <w:rPr>
          <w:noProof/>
          <w:szCs w:val="34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04A3655D" wp14:editId="4FAE553B">
                <wp:simplePos x="0" y="0"/>
                <wp:positionH relativeFrom="column">
                  <wp:posOffset>-2584450</wp:posOffset>
                </wp:positionH>
                <wp:positionV relativeFrom="paragraph">
                  <wp:posOffset>-1028700</wp:posOffset>
                </wp:positionV>
                <wp:extent cx="11978640" cy="10789920"/>
                <wp:effectExtent l="0" t="38100" r="3810" b="1143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78640" cy="10789920"/>
                          <a:chOff x="0" y="6350"/>
                          <a:chExt cx="11978640" cy="10789920"/>
                        </a:xfrm>
                      </wpg:grpSpPr>
                      <wps:wsp>
                        <wps:cNvPr id="95" name="مستطيل 8"/>
                        <wps:cNvSpPr/>
                        <wps:spPr>
                          <a:xfrm>
                            <a:off x="1638300" y="6350"/>
                            <a:ext cx="7589520" cy="10789920"/>
                          </a:xfrm>
                          <a:prstGeom prst="rect">
                            <a:avLst/>
                          </a:prstGeom>
                          <a:solidFill>
                            <a:srgbClr val="01B3D7"/>
                          </a:solidFill>
                          <a:ln>
                            <a:solidFill>
                              <a:srgbClr val="01B3D7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37E91" w:rsidRDefault="00637E91" w:rsidP="00637E91">
                              <w:pPr>
                                <w:rPr>
                                  <w:i/>
                                  <w:iCs/>
                                  <w:lang w:bidi="ar-SY"/>
                                </w:rPr>
                              </w:pPr>
                            </w:p>
                            <w:p w:rsidR="00637E91" w:rsidRDefault="00637E91" w:rsidP="00637E91">
                              <w:pPr>
                                <w:rPr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شكل حر: شكل 36"/>
                        <wps:cNvSpPr/>
                        <wps:spPr>
                          <a:xfrm>
                            <a:off x="1543050" y="7461250"/>
                            <a:ext cx="6953885" cy="3332480"/>
                          </a:xfrm>
                          <a:custGeom>
                            <a:avLst/>
                            <a:gdLst>
                              <a:gd name="connsiteX0" fmla="*/ 1634857 w 5894030"/>
                              <a:gd name="connsiteY0" fmla="*/ 0 h 2825197"/>
                              <a:gd name="connsiteX1" fmla="*/ 5892948 w 5894030"/>
                              <a:gd name="connsiteY1" fmla="*/ 2822453 h 2825197"/>
                              <a:gd name="connsiteX2" fmla="*/ 5894030 w 5894030"/>
                              <a:gd name="connsiteY2" fmla="*/ 2825197 h 2825197"/>
                              <a:gd name="connsiteX3" fmla="*/ 0 w 5894030"/>
                              <a:gd name="connsiteY3" fmla="*/ 2825197 h 2825197"/>
                              <a:gd name="connsiteX4" fmla="*/ 0 w 5894030"/>
                              <a:gd name="connsiteY4" fmla="*/ 298520 h 2825197"/>
                              <a:gd name="connsiteX5" fmla="*/ 45916 w 5894030"/>
                              <a:gd name="connsiteY5" fmla="*/ 280417 h 2825197"/>
                              <a:gd name="connsiteX6" fmla="*/ 1634857 w 5894030"/>
                              <a:gd name="connsiteY6" fmla="*/ 0 h 28251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5894030" h="2825197">
                                <a:moveTo>
                                  <a:pt x="1634857" y="0"/>
                                </a:moveTo>
                                <a:cubicBezTo>
                                  <a:pt x="3549042" y="0"/>
                                  <a:pt x="5191404" y="1163816"/>
                                  <a:pt x="5892948" y="2822453"/>
                                </a:cubicBezTo>
                                <a:lnTo>
                                  <a:pt x="5894030" y="2825197"/>
                                </a:lnTo>
                                <a:lnTo>
                                  <a:pt x="0" y="2825197"/>
                                </a:lnTo>
                                <a:lnTo>
                                  <a:pt x="0" y="298520"/>
                                </a:lnTo>
                                <a:lnTo>
                                  <a:pt x="45916" y="280417"/>
                                </a:lnTo>
                                <a:cubicBezTo>
                                  <a:pt x="541373" y="99005"/>
                                  <a:pt x="1076553" y="0"/>
                                  <a:pt x="163485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397C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1" anchor="ctr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" name="صورة 1934795649" descr="Wie organisiere ich mein Unternehmen der Zukunft? - Führung im Wandel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1C6FD23-15FD-8C41-77F7-826D4C7731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23" t="2950" b="13558"/>
                          <a:stretch/>
                        </pic:blipFill>
                        <pic:spPr bwMode="auto">
                          <a:xfrm>
                            <a:off x="5607050" y="6350"/>
                            <a:ext cx="6371590" cy="4272280"/>
                          </a:xfrm>
                          <a:custGeom>
                            <a:avLst/>
                            <a:gdLst>
                              <a:gd name="connsiteX0" fmla="*/ 329881 w 6210813"/>
                              <a:gd name="connsiteY0" fmla="*/ 0 h 4164869"/>
                              <a:gd name="connsiteX1" fmla="*/ 6210813 w 6210813"/>
                              <a:gd name="connsiteY1" fmla="*/ 0 h 4164869"/>
                              <a:gd name="connsiteX2" fmla="*/ 6210813 w 6210813"/>
                              <a:gd name="connsiteY2" fmla="*/ 3507048 h 4164869"/>
                              <a:gd name="connsiteX3" fmla="*/ 3658844 w 6210813"/>
                              <a:gd name="connsiteY3" fmla="*/ 4060124 h 4164869"/>
                              <a:gd name="connsiteX4" fmla="*/ 3792621 w 6210813"/>
                              <a:gd name="connsiteY4" fmla="*/ 4002358 h 4164869"/>
                              <a:gd name="connsiteX5" fmla="*/ 3806991 w 6210813"/>
                              <a:gd name="connsiteY5" fmla="*/ 3995000 h 4164869"/>
                              <a:gd name="connsiteX6" fmla="*/ 3681898 w 6210813"/>
                              <a:gd name="connsiteY6" fmla="*/ 4037315 h 4164869"/>
                              <a:gd name="connsiteX7" fmla="*/ 2837972 w 6210813"/>
                              <a:gd name="connsiteY7" fmla="*/ 4164869 h 4164869"/>
                              <a:gd name="connsiteX8" fmla="*/ 0 w 6210813"/>
                              <a:gd name="connsiteY8" fmla="*/ 1327683 h 4164869"/>
                              <a:gd name="connsiteX9" fmla="*/ 279855 w 6210813"/>
                              <a:gd name="connsiteY9" fmla="*/ 97646 h 4164869"/>
                              <a:gd name="connsiteX10" fmla="*/ 329881 w 6210813"/>
                              <a:gd name="connsiteY10" fmla="*/ 0 h 41648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6210813" h="4164869">
                                <a:moveTo>
                                  <a:pt x="329881" y="0"/>
                                </a:moveTo>
                                <a:lnTo>
                                  <a:pt x="6210813" y="0"/>
                                </a:lnTo>
                                <a:lnTo>
                                  <a:pt x="6210813" y="3507048"/>
                                </a:lnTo>
                                <a:lnTo>
                                  <a:pt x="3658844" y="4060124"/>
                                </a:lnTo>
                                <a:lnTo>
                                  <a:pt x="3792621" y="4002358"/>
                                </a:lnTo>
                                <a:lnTo>
                                  <a:pt x="3806991" y="3995000"/>
                                </a:lnTo>
                                <a:lnTo>
                                  <a:pt x="3681898" y="4037315"/>
                                </a:lnTo>
                                <a:cubicBezTo>
                                  <a:pt x="3415302" y="4120212"/>
                                  <a:pt x="3131853" y="4164869"/>
                                  <a:pt x="2837972" y="4164869"/>
                                </a:cubicBezTo>
                                <a:cubicBezTo>
                                  <a:pt x="1270603" y="4164869"/>
                                  <a:pt x="0" y="2894618"/>
                                  <a:pt x="0" y="1327683"/>
                                </a:cubicBezTo>
                                <a:cubicBezTo>
                                  <a:pt x="0" y="886983"/>
                                  <a:pt x="100507" y="469751"/>
                                  <a:pt x="279855" y="97646"/>
                                </a:cubicBezTo>
                                <a:lnTo>
                                  <a:pt x="329881" y="0"/>
                                </a:lnTo>
                                <a:close/>
                              </a:path>
                            </a:pathLst>
                          </a:custGeom>
                          <a:noFill/>
                        </pic:spPr>
                      </pic:pic>
                      <wps:wsp>
                        <wps:cNvPr id="98" name="مربع نص 6"/>
                        <wps:cNvSpPr txBox="1"/>
                        <wps:spPr>
                          <a:xfrm>
                            <a:off x="2832100" y="8382000"/>
                            <a:ext cx="2229485" cy="9080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37E91" w:rsidRDefault="00637E91" w:rsidP="00637E91">
                              <w:pPr>
                                <w:pBdr>
                                  <w:top w:val="thinThickSmallGap" w:sz="24" w:space="1" w:color="0D0D0D" w:themeColor="text1" w:themeTint="F2"/>
                                </w:pBd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color w:val="FFFFFF" w:themeColor="background1"/>
                                  <w:sz w:val="22"/>
                                  <w:szCs w:val="22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color w:val="FFFFFF" w:themeColor="background1"/>
                                  <w:kern w:val="24"/>
                                  <w:sz w:val="72"/>
                                  <w:szCs w:val="72"/>
                                  <w:rtl/>
                                  <w:lang w:bidi="ar-EG"/>
                                </w:rPr>
                                <w:t>الملف التعريفي</w:t>
                              </w:r>
                            </w:p>
                          </w:txbxContent>
                        </wps:txbx>
                        <wps:bodyPr wrap="square" rtlCol="1">
                          <a:spAutoFit/>
                        </wps:bodyPr>
                      </wps:wsp>
                      <wps:wsp>
                        <wps:cNvPr id="99" name="مربع نص 6"/>
                        <wps:cNvSpPr txBox="1"/>
                        <wps:spPr>
                          <a:xfrm>
                            <a:off x="2749550" y="4864100"/>
                            <a:ext cx="4752340" cy="799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37E91" w:rsidRDefault="00637E91" w:rsidP="00637E91">
                              <w:pPr>
                                <w:pStyle w:val="NormalWeb"/>
                                <w:pBdr>
                                  <w:top w:val="thinThickSmallGap" w:sz="24" w:space="1" w:color="0D0D0D" w:themeColor="text1" w:themeTint="F2"/>
                                </w:pBdr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Fonts w:ascii="Sakkal Majalla" w:hAnsi="Sakkal Majalla" w:cs="Sakkal Majalla"/>
                                  <w:color w:val="FFFFFF" w:themeColor="background1"/>
                                  <w:sz w:val="280"/>
                                  <w:szCs w:val="280"/>
                                </w:rPr>
                              </w:pPr>
                              <w:r>
                                <w:rPr>
                                  <w:rFonts w:ascii="Sakkal Majalla" w:hAnsi="Sakkal Majalla" w:cs="Sakkal Majalla"/>
                                  <w:color w:val="FFFFFF" w:themeColor="background1"/>
                                  <w:sz w:val="72"/>
                                  <w:szCs w:val="72"/>
                                  <w:rtl/>
                                </w:rPr>
                                <w:t>إدارة الحشود "الجماهير"</w:t>
                              </w:r>
                            </w:p>
                          </w:txbxContent>
                        </wps:txbx>
                        <wps:bodyPr wrap="square" rtlCol="1">
                          <a:spAutoFit/>
                        </wps:bodyPr>
                      </wps:wsp>
                      <wpg:grpSp>
                        <wpg:cNvPr id="100" name="مجموعة 787049529"/>
                        <wpg:cNvGrpSpPr/>
                        <wpg:grpSpPr>
                          <a:xfrm>
                            <a:off x="0" y="76200"/>
                            <a:ext cx="9434829" cy="4326891"/>
                            <a:chOff x="0" y="76200"/>
                            <a:chExt cx="9435422" cy="4327517"/>
                          </a:xfrm>
                        </wpg:grpSpPr>
                        <wps:wsp>
                          <wps:cNvPr id="104" name="شكل حر: شكل 35"/>
                          <wps:cNvSpPr/>
                          <wps:spPr>
                            <a:xfrm>
                              <a:off x="0" y="76200"/>
                              <a:ext cx="5381974" cy="2832062"/>
                            </a:xfrm>
                            <a:custGeom>
                              <a:avLst/>
                              <a:gdLst>
                                <a:gd name="connsiteX0" fmla="*/ 0 w 6616800"/>
                                <a:gd name="connsiteY0" fmla="*/ 0 h 3482623"/>
                                <a:gd name="connsiteX1" fmla="*/ 6616800 w 6616800"/>
                                <a:gd name="connsiteY1" fmla="*/ 0 h 3482623"/>
                                <a:gd name="connsiteX2" fmla="*/ 6616800 w 6616800"/>
                                <a:gd name="connsiteY2" fmla="*/ 1 h 3482623"/>
                                <a:gd name="connsiteX3" fmla="*/ 6412850 w 6616800"/>
                                <a:gd name="connsiteY3" fmla="*/ 1 h 3482623"/>
                                <a:gd name="connsiteX4" fmla="*/ 6343471 w 6616800"/>
                                <a:gd name="connsiteY4" fmla="*/ 153463 h 3482623"/>
                                <a:gd name="connsiteX5" fmla="*/ 6010956 w 6616800"/>
                                <a:gd name="connsiteY5" fmla="*/ 1800466 h 3482623"/>
                                <a:gd name="connsiteX6" fmla="*/ 6267709 w 6616800"/>
                                <a:gd name="connsiteY6" fmla="*/ 3255320 h 3482623"/>
                                <a:gd name="connsiteX7" fmla="*/ 6314283 w 6616800"/>
                                <a:gd name="connsiteY7" fmla="*/ 3373442 h 3482623"/>
                                <a:gd name="connsiteX8" fmla="*/ 6299132 w 6616800"/>
                                <a:gd name="connsiteY8" fmla="*/ 3354162 h 3482623"/>
                                <a:gd name="connsiteX9" fmla="*/ 3200041 w 6616800"/>
                                <a:gd name="connsiteY9" fmla="*/ 1892640 h 3482623"/>
                                <a:gd name="connsiteX10" fmla="*/ 100950 w 6616800"/>
                                <a:gd name="connsiteY10" fmla="*/ 3354162 h 3482623"/>
                                <a:gd name="connsiteX11" fmla="*/ 0 w 6616800"/>
                                <a:gd name="connsiteY11" fmla="*/ 3482623 h 348262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</a:cxnLst>
                              <a:rect l="l" t="t" r="r" b="b"/>
                              <a:pathLst>
                                <a:path w="6616800" h="3482623">
                                  <a:moveTo>
                                    <a:pt x="0" y="0"/>
                                  </a:moveTo>
                                  <a:lnTo>
                                    <a:pt x="6616800" y="0"/>
                                  </a:lnTo>
                                  <a:lnTo>
                                    <a:pt x="6616800" y="1"/>
                                  </a:lnTo>
                                  <a:lnTo>
                                    <a:pt x="6412850" y="1"/>
                                  </a:lnTo>
                                  <a:lnTo>
                                    <a:pt x="6343471" y="153463"/>
                                  </a:lnTo>
                                  <a:cubicBezTo>
                                    <a:pt x="6129357" y="659686"/>
                                    <a:pt x="6010956" y="1216249"/>
                                    <a:pt x="6010956" y="1800466"/>
                                  </a:cubicBezTo>
                                  <a:cubicBezTo>
                                    <a:pt x="6010956" y="2311656"/>
                                    <a:pt x="6101607" y="2801673"/>
                                    <a:pt x="6267709" y="3255320"/>
                                  </a:cubicBezTo>
                                  <a:lnTo>
                                    <a:pt x="6314283" y="3373442"/>
                                  </a:lnTo>
                                  <a:lnTo>
                                    <a:pt x="6299132" y="3354162"/>
                                  </a:lnTo>
                                  <a:cubicBezTo>
                                    <a:pt x="5562503" y="2461574"/>
                                    <a:pt x="4447713" y="1892640"/>
                                    <a:pt x="3200041" y="1892640"/>
                                  </a:cubicBezTo>
                                  <a:cubicBezTo>
                                    <a:pt x="1952369" y="1892640"/>
                                    <a:pt x="837579" y="2461574"/>
                                    <a:pt x="100950" y="3354162"/>
                                  </a:cubicBezTo>
                                  <a:lnTo>
                                    <a:pt x="0" y="34826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8CAE4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1" anchor="ctr">
                            <a:noAutofit/>
                          </wps:bodyPr>
                        </wps:wsp>
                        <wps:wsp>
                          <wps:cNvPr id="105" name="شكل حر: شكل 2"/>
                          <wps:cNvSpPr/>
                          <wps:spPr>
                            <a:xfrm>
                              <a:off x="5081452" y="89262"/>
                              <a:ext cx="4353970" cy="4314455"/>
                            </a:xfrm>
                            <a:custGeom>
                              <a:avLst/>
                              <a:gdLst>
                                <a:gd name="connsiteX0" fmla="*/ 401894 w 6085794"/>
                                <a:gd name="connsiteY0" fmla="*/ 0 h 6031739"/>
                                <a:gd name="connsiteX1" fmla="*/ 1234684 w 6085794"/>
                                <a:gd name="connsiteY1" fmla="*/ 0 h 6031739"/>
                                <a:gd name="connsiteX2" fmla="*/ 1155403 w 6085794"/>
                                <a:gd name="connsiteY2" fmla="*/ 154794 h 6031739"/>
                                <a:gd name="connsiteX3" fmla="*/ 764209 w 6085794"/>
                                <a:gd name="connsiteY3" fmla="*/ 1874672 h 6031739"/>
                                <a:gd name="connsiteX4" fmla="*/ 4731255 w 6085794"/>
                                <a:gd name="connsiteY4" fmla="*/ 5841718 h 6031739"/>
                                <a:gd name="connsiteX5" fmla="*/ 5910933 w 6085794"/>
                                <a:gd name="connsiteY5" fmla="*/ 5663368 h 6031739"/>
                                <a:gd name="connsiteX6" fmla="*/ 6085794 w 6085794"/>
                                <a:gd name="connsiteY6" fmla="*/ 5604201 h 6031739"/>
                                <a:gd name="connsiteX7" fmla="*/ 6065706 w 6085794"/>
                                <a:gd name="connsiteY7" fmla="*/ 5614490 h 6031739"/>
                                <a:gd name="connsiteX8" fmla="*/ 4231274 w 6085794"/>
                                <a:gd name="connsiteY8" fmla="*/ 6031739 h 6031739"/>
                                <a:gd name="connsiteX9" fmla="*/ 0 w 6085794"/>
                                <a:gd name="connsiteY9" fmla="*/ 1800465 h 6031739"/>
                                <a:gd name="connsiteX10" fmla="*/ 332515 w 6085794"/>
                                <a:gd name="connsiteY10" fmla="*/ 153462 h 60317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6085794" h="6031739">
                                  <a:moveTo>
                                    <a:pt x="401894" y="0"/>
                                  </a:moveTo>
                                  <a:lnTo>
                                    <a:pt x="1234684" y="0"/>
                                  </a:lnTo>
                                  <a:lnTo>
                                    <a:pt x="1155403" y="154794"/>
                                  </a:lnTo>
                                  <a:cubicBezTo>
                                    <a:pt x="904702" y="675083"/>
                                    <a:pt x="764209" y="1258471"/>
                                    <a:pt x="764209" y="1874672"/>
                                  </a:cubicBezTo>
                                  <a:cubicBezTo>
                                    <a:pt x="764209" y="4065611"/>
                                    <a:pt x="2540316" y="5841718"/>
                                    <a:pt x="4731255" y="5841718"/>
                                  </a:cubicBezTo>
                                  <a:cubicBezTo>
                                    <a:pt x="5142056" y="5841718"/>
                                    <a:pt x="5538273" y="5779277"/>
                                    <a:pt x="5910933" y="5663368"/>
                                  </a:cubicBezTo>
                                  <a:lnTo>
                                    <a:pt x="6085794" y="5604201"/>
                                  </a:lnTo>
                                  <a:lnTo>
                                    <a:pt x="6065706" y="5614490"/>
                                  </a:lnTo>
                                  <a:cubicBezTo>
                                    <a:pt x="5510763" y="5881889"/>
                                    <a:pt x="4888518" y="6031739"/>
                                    <a:pt x="4231274" y="6031739"/>
                                  </a:cubicBezTo>
                                  <a:cubicBezTo>
                                    <a:pt x="1894406" y="6031739"/>
                                    <a:pt x="0" y="4137333"/>
                                    <a:pt x="0" y="1800465"/>
                                  </a:cubicBezTo>
                                  <a:cubicBezTo>
                                    <a:pt x="0" y="1216248"/>
                                    <a:pt x="118401" y="659685"/>
                                    <a:pt x="332515" y="15346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48CAE4"/>
                            </a:solidFill>
                            <a:ln>
                              <a:solidFill>
                                <a:srgbClr val="48CAE4"/>
                              </a:solidFill>
                            </a:ln>
                            <a:effectLst>
                              <a:outerShdw blurRad="342900" dist="304800" dir="8100000" algn="tl" rotWithShape="0">
                                <a:prstClr val="black">
                                  <a:alpha val="19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1" anchor="ctr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01" name="رسم 409459996" descr="مجموعة من النساء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C13927-3589-17E7-C98F-E37BF48C0F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60600" y="400050"/>
                            <a:ext cx="762000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رسم 19" descr="مجموعة من الأشخاص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526402-E07F-BCF6-4F30-3902D1CEA0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87750" y="838200"/>
                            <a:ext cx="762000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رسم 21" descr="عائلة بولد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D7FE8A2-80D0-57DA-C40A-6BCB5661F21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69000" y="915670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4A3655D" id="Group 47" o:spid="_x0000_s1026" style="position:absolute;left:0;text-align:left;margin-left:-203.5pt;margin-top:-81pt;width:943.2pt;height:849.6pt;z-index:252012544" coordorigin=",63" coordsize="119786,10789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">
                <v:rect id="مستطيل 8" o:spid="_x0000_s1027" style="position:absolute;left:16383;top:63;width:75895;height:107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" fillcolor="#01b3d7" strokecolor="#01b3d7" strokeweight="1pt">
                  <v:textbox>
                    <w:txbxContent>
                      <w:p w14:paraId="0B7442BB" w14:textId="77777777" w:rsidR="00637E91" w:rsidRDefault="00637E91" w:rsidP="00637E91">
                        <w:pPr>
                          <w:rPr>
                            <w:i/>
                            <w:iCs/>
                            <w:lang w:bidi="ar-SY"/>
                          </w:rPr>
                        </w:pPr>
                      </w:p>
                      <w:p w14:paraId="0630BE47" w14:textId="77777777" w:rsidR="00637E91" w:rsidRDefault="00637E91" w:rsidP="00637E91">
                        <w:pPr>
                          <w:rPr>
                            <w:rtl/>
                          </w:rPr>
                        </w:pPr>
                      </w:p>
                    </w:txbxContent>
                  </v:textbox>
                </v:rect>
                <v:shape id="شكل حر: شكل 36" o:spid="_x0000_s1028" style="position:absolute;left:15430;top:74612;width:69539;height:33325;visibility:visible;mso-wrap-style:square;v-text-anchor:middle" coordsize="5894030,2825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" path="m1634857,c3549042,,5191404,1163816,5892948,2822453r1082,2744l,2825197,,298520,45916,280417c541373,99005,1076553,,1634857,xe" fillcolor="#0397c1" stroked="f" strokeweight="1pt">
                  <v:stroke joinstyle="miter"/>
                  <v:path arrowok="t" o:connecttype="custom" o:connectlocs="1928834,0;6952608,3329243;6953885,3332480;0,3332480;0,352121;54173,330768;1928834,0" o:connectangles="0,0,0,0,0,0,0"/>
                </v:shape>
                <v:shape id="صورة 1934795649" o:spid="_x0000_s1029" type="#_x0000_t75" alt="Wie organisiere ich mein Unternehmen der Zukunft? - Führung im Wandel" style="position:absolute;left:56070;top:63;width:63716;height:42723;visibility:visible;mso-wrap-style:square" coordsize="6210813,4164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" path="m329881,l6210813,r,3507048l3658844,4060124r133777,-57766l3806991,3995000r-125093,42315c3415302,4120212,3131853,4164869,2837972,4164869,1270603,4164869,,2894618,,1327683,,886983,100507,469751,279855,97646l329881,xe">
                  <v:imagedata r:id="rId16" o:title="Wie organisiere ich mein Unternehmen der Zukunft? - Führung im Wandel" croptop="1933f" cropbottom="8885f" cropleft="11156f"/>
                  <v:formulas/>
                  <v:path o:extrusionok="t" o:connecttype="custom" o:connectlocs="338421,0;6371590,0;6371590,3597494;3753559,4164834;3890799,4105578;3905541,4098030;3777210,4141436;2911438,4272280;0,1361924;287100,100164;338421,0" o:connectangles="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مربع نص 6" o:spid="_x0000_s1030" type="#_x0000_t202" style="position:absolute;left:28321;top:83820;width:22294;height:9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<v:textbox style="mso-fit-shape-to-text:t">
                    <w:txbxContent>
                      <w:p w14:paraId="17006211" w14:textId="305652DF" w:rsidR="00637E91" w:rsidRDefault="00637E91" w:rsidP="00637E91">
                        <w:pPr>
                          <w:pBdr>
                            <w:top w:val="thinThickSmallGap" w:sz="24" w:space="1" w:color="0D0D0D" w:themeColor="text1" w:themeTint="F2"/>
                          </w:pBdr>
                          <w:bidi w:val="0"/>
                          <w:jc w:val="center"/>
                          <w:rPr>
                            <w:rFonts w:ascii="Adobe Arabic" w:hAnsi="Adobe Arabic" w:cs="Adobe Arabic"/>
                            <w:color w:val="FFFFFF" w:themeColor="background1"/>
                            <w:sz w:val="22"/>
                            <w:szCs w:val="22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color w:val="FFFFFF" w:themeColor="background1"/>
                            <w:kern w:val="24"/>
                            <w:sz w:val="72"/>
                            <w:szCs w:val="72"/>
                            <w:rtl/>
                            <w:lang w:bidi="ar-EG"/>
                          </w:rPr>
                          <w:t>الملف التعريفي</w:t>
                        </w:r>
                      </w:p>
                    </w:txbxContent>
                  </v:textbox>
                </v:shape>
                <v:shape id="مربع نص 6" o:spid="_x0000_s1031" type="#_x0000_t202" style="position:absolute;left:27495;top:48641;width:47523;height:7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" filled="f" stroked="f">
                  <v:textbox style="mso-fit-shape-to-text:t">
                    <w:txbxContent>
                      <w:p w14:paraId="04BEE977" w14:textId="77777777" w:rsidR="00637E91" w:rsidRDefault="00637E91" w:rsidP="00637E91">
                        <w:pPr>
                          <w:pStyle w:val="NormalWeb"/>
                          <w:pBdr>
                            <w:top w:val="thinThickSmallGap" w:sz="24" w:space="1" w:color="0D0D0D" w:themeColor="text1" w:themeTint="F2"/>
                          </w:pBdr>
                          <w:bidi/>
                          <w:spacing w:before="0" w:beforeAutospacing="0" w:after="0" w:afterAutospacing="0"/>
                          <w:jc w:val="center"/>
                          <w:rPr>
                            <w:rFonts w:ascii="Sakkal Majalla" w:hAnsi="Sakkal Majalla" w:cs="Sakkal Majalla"/>
                            <w:color w:val="FFFFFF" w:themeColor="background1"/>
                            <w:sz w:val="280"/>
                            <w:szCs w:val="280"/>
                          </w:rPr>
                        </w:pPr>
                        <w:r>
                          <w:rPr>
                            <w:rFonts w:ascii="Sakkal Majalla" w:hAnsi="Sakkal Majalla" w:cs="Sakkal Majalla"/>
                            <w:color w:val="FFFFFF" w:themeColor="background1"/>
                            <w:sz w:val="72"/>
                            <w:szCs w:val="72"/>
                            <w:rtl/>
                          </w:rPr>
                          <w:t>إدارة الحشود "الجماهير"</w:t>
                        </w:r>
                      </w:p>
                    </w:txbxContent>
                  </v:textbox>
                </v:shape>
                <v:group id="مجموعة 787049529" o:spid="_x0000_s1032" style="position:absolute;top:762;width:94348;height:43268" coordorigin=",762" coordsize="94354,43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shape id="شكل حر: شكل 35" o:spid="_x0000_s1033" style="position:absolute;top:762;width:53819;height:28320;visibility:visible;mso-wrap-style:square;v-text-anchor:middle" coordsize="6616800,3482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" path="m,l6616800,r,1l6412850,1r-69379,153462c6129357,659686,6010956,1216249,6010956,1800466v,511190,90651,1001207,256753,1454854l6314283,3373442r-15151,-19280c5562503,2461574,4447713,1892640,3200041,1892640v-1247672,,-2362462,568934,-3099091,1461522l,3482623,,xe" fillcolor="#48cae4" stroked="f" strokeweight="1pt">
                    <v:stroke joinstyle="miter"/>
                    <v:path arrowok="t" o:connecttype="custom" o:connectlocs="0,0;5381974,0;5381974,1;5216085,1;5159654,124796;4889192,1464135;5098030,2647220;5135913,2743276;5123589,2727598;2602850,1539091;82111,2727598;0,2832062" o:connectangles="0,0,0,0,0,0,0,0,0,0,0,0"/>
                  </v:shape>
                  <v:shape id="شكل حر: شكل 2" o:spid="_x0000_s1034" style="position:absolute;left:50814;top:892;width:43540;height:43145;visibility:visible;mso-wrap-style:square;v-text-anchor:middle" coordsize="6085794,6031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" path="m401894,r832790,l1155403,154794c904702,675083,764209,1258471,764209,1874672v,2190939,1776107,3967046,3967046,3967046c5142056,5841718,5538273,5779277,5910933,5663368r174861,-59167l6065706,5614490v-554943,267399,-1177188,417249,-1834432,417249c1894406,6031739,,4137333,,1800465,,1216248,118401,659685,332515,153462l401894,xe" fillcolor="#48cae4" strokecolor="#48cae4" strokeweight="1pt">
                    <v:stroke joinstyle="miter"/>
                    <v:shadow on="t" color="black" opacity="12451f" origin="-.5,-.5" offset="-5.98683mm,5.98683mm"/>
                    <v:path arrowok="t" o:connecttype="custom" o:connectlocs="287528,0;883332,0;826612,110723;546739,1340938;3384890,4178534;4228869,4050962;4353970,4008640;4339598,4016000;3027188,4314455;0,1287858;237892,109770" o:connectangles="0,0,0,0,0,0,0,0,0,0,0"/>
                  </v:shape>
                </v:group>
                <v:shape id="رسم 409459996" o:spid="_x0000_s1035" type="#_x0000_t75" alt="مجموعة من النساء" style="position:absolute;left:22606;top:4000;width:7620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">
                  <v:imagedata r:id="rId17" o:title="مجموعة من النساء"/>
                </v:shape>
                <v:shape id="رسم 19" o:spid="_x0000_s1036" type="#_x0000_t75" alt="مجموعة من الأشخاص" style="position:absolute;left:35877;top:8382;width:7620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">
                  <v:imagedata r:id="rId18" o:title="مجموعة من الأشخاص"/>
                </v:shape>
                <v:shape id="رسم 21" o:spid="_x0000_s1037" type="#_x0000_t75" alt="عائلة بولد" style="position:absolute;left:59690;top:91567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">
                  <v:imagedata r:id="rId19" o:title="عائلة بولد"/>
                </v:shape>
              </v:group>
            </w:pict>
          </mc:Fallback>
        </mc:AlternateContent>
      </w:r>
    </w:p>
    <w:p w:rsidR="00404549" w:rsidRDefault="00404549"/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E4514E" w:rsidRDefault="00E4514E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5E1791">
          <w:headerReference w:type="default" r:id="rId20"/>
          <w:footerReference w:type="default" r:id="rId21"/>
          <w:pgSz w:w="11906" w:h="16838" w:code="9"/>
          <w:pgMar w:top="1440" w:right="1440" w:bottom="1440" w:left="1440" w:header="720" w:footer="397" w:gutter="0"/>
          <w:pgNumType w:start="0"/>
          <w:cols w:space="720"/>
          <w:titlePg/>
          <w:docGrid w:linePitch="381"/>
        </w:sectPr>
      </w:pPr>
    </w:p>
    <w:p w:rsidR="00D80F3F" w:rsidRDefault="00D80F3F" w:rsidP="00B37BEB">
      <w:pPr>
        <w:spacing w:line="276" w:lineRule="auto"/>
        <w:rPr>
          <w:sz w:val="40"/>
          <w:szCs w:val="44"/>
          <w:rtl/>
          <w:lang w:bidi="ar-SY"/>
        </w:rPr>
      </w:pPr>
    </w:p>
    <w:p w:rsidR="00FB756E" w:rsidRDefault="00FB756E" w:rsidP="00B37BEB">
      <w:pPr>
        <w:spacing w:line="276" w:lineRule="auto"/>
        <w:rPr>
          <w:sz w:val="40"/>
          <w:szCs w:val="44"/>
          <w:rtl/>
          <w:lang w:bidi="ar-SY"/>
        </w:rPr>
      </w:pPr>
    </w:p>
    <w:p w:rsidR="00D80F3F" w:rsidRPr="00D80F3F" w:rsidRDefault="009F2BD5" w:rsidP="009F2BD5">
      <w:pPr>
        <w:jc w:val="center"/>
        <w:rPr>
          <w:sz w:val="40"/>
          <w:szCs w:val="44"/>
          <w:rtl/>
          <w:lang w:bidi="ar-SY"/>
        </w:rPr>
      </w:pPr>
      <w:r>
        <w:rPr>
          <w:noProof/>
        </w:rPr>
        <mc:AlternateContent>
          <mc:Choice Requires="wpg">
            <w:drawing>
              <wp:inline distT="0" distB="0" distL="0" distR="0" wp14:anchorId="041A03A3" wp14:editId="750A39B6">
                <wp:extent cx="2427605" cy="672465"/>
                <wp:effectExtent l="0" t="0" r="0" b="0"/>
                <wp:docPr id="146" name="مجموعة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7605" cy="672465"/>
                          <a:chOff x="0" y="0"/>
                          <a:chExt cx="2427605" cy="672465"/>
                        </a:xfrm>
                      </wpg:grpSpPr>
                      <pic:pic xmlns:pic="http://schemas.openxmlformats.org/drawingml/2006/picture">
                        <pic:nvPicPr>
                          <pic:cNvPr id="147" name="صورة 1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prstClr val="black"/>
                              <a:schemeClr val="accent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00" b="33793"/>
                          <a:stretch/>
                        </pic:blipFill>
                        <pic:spPr bwMode="auto">
                          <a:xfrm>
                            <a:off x="0" y="0"/>
                            <a:ext cx="2427605" cy="6724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8" name="مربع نص 148"/>
                        <wps:cNvSpPr txBox="1"/>
                        <wps:spPr>
                          <a:xfrm>
                            <a:off x="474347" y="126536"/>
                            <a:ext cx="1497724" cy="4414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9F2BD5" w:rsidRPr="009F2BD5" w:rsidRDefault="009F2BD5" w:rsidP="009F2BD5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FFFF" w:themeColor="background1"/>
                                  <w:sz w:val="36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9F2BD5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FFFF" w:themeColor="background1"/>
                                  <w:sz w:val="36"/>
                                  <w:szCs w:val="40"/>
                                  <w:rtl/>
                                  <w:lang w:bidi="ar-EG"/>
                                </w:rPr>
                                <w:t>دليل البرنامج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41A03A3" id="مجموعة 146" o:spid="_x0000_s1038" style="width:191.15pt;height:52.95pt;mso-position-horizontal-relative:char;mso-position-vertical-relative:line" coordsize="24276,6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">
                <v:shape id="صورة 147" o:spid="_x0000_s1039" type="#_x0000_t75" style="position:absolute;width:24276;height:6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">
                  <v:imagedata r:id="rId23" o:title="" croptop="20972f" cropbottom="22147f" recolortarget="black"/>
                </v:shape>
                <v:shape id="مربع نص 148" o:spid="_x0000_s1040" type="#_x0000_t202" style="position:absolute;left:4743;top:1265;width:14977;height:4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L/FxgAAANwAAAAPAAAAZHJzL2Rvd25yZXYueG1sRI9Ba8JA&#10;EIXvBf/DMoK3ulG0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AYi/xcYAAADcAAAA&#10;DwAAAAAAAAAAAAAAAAAHAgAAZHJzL2Rvd25yZXYueG1sUEsFBgAAAAADAAMAtwAAAPoCAAAAAA==&#10;" filled="f" stroked="f" strokeweight=".5pt">
                  <v:textbox>
                    <w:txbxContent>
                      <w:p w14:paraId="64645F15" w14:textId="77777777" w:rsidR="009F2BD5" w:rsidRPr="009F2BD5" w:rsidRDefault="009F2BD5" w:rsidP="009F2BD5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FFFF" w:themeColor="background1"/>
                            <w:sz w:val="36"/>
                            <w:szCs w:val="40"/>
                            <w:rtl/>
                            <w:lang w:bidi="ar-EG"/>
                          </w:rPr>
                        </w:pPr>
                        <w:r w:rsidRPr="009F2BD5">
                          <w:rPr>
                            <w:rFonts w:ascii="Sakkal Majalla" w:hAnsi="Sakkal Majalla" w:cs="Sakkal Majalla"/>
                            <w:b/>
                            <w:bCs/>
                            <w:color w:val="FFFFFF" w:themeColor="background1"/>
                            <w:sz w:val="36"/>
                            <w:szCs w:val="40"/>
                            <w:rtl/>
                            <w:lang w:bidi="ar-EG"/>
                          </w:rPr>
                          <w:t>دليل البرنامج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tbl>
      <w:tblPr>
        <w:tblStyle w:val="GridTable5Dark-Accent51"/>
        <w:bidiVisual/>
        <w:tblW w:w="10364" w:type="dxa"/>
        <w:tblInd w:w="-819" w:type="dxa"/>
        <w:tblBorders>
          <w:top w:val="double" w:sz="4" w:space="0" w:color="8EAADB" w:themeColor="accent1" w:themeTint="99"/>
          <w:left w:val="double" w:sz="4" w:space="0" w:color="8EAADB" w:themeColor="accent1" w:themeTint="99"/>
          <w:bottom w:val="double" w:sz="4" w:space="0" w:color="8EAADB" w:themeColor="accent1" w:themeTint="99"/>
          <w:right w:val="double" w:sz="4" w:space="0" w:color="8EAADB" w:themeColor="accent1" w:themeTint="99"/>
          <w:insideH w:val="single" w:sz="4" w:space="0" w:color="8EAADB" w:themeColor="accent1" w:themeTint="99"/>
          <w:insideV w:val="single" w:sz="4" w:space="0" w:color="8EAADB" w:themeColor="accent1" w:themeTint="99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532"/>
        <w:gridCol w:w="8832"/>
      </w:tblGrid>
      <w:tr w:rsidR="009F2BD5" w:rsidRPr="009F2BD5" w:rsidTr="000122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D5DCE4" w:themeFill="text2" w:themeFillTint="33"/>
            <w:vAlign w:val="center"/>
          </w:tcPr>
          <w:p w:rsidR="009F2BD5" w:rsidRPr="009F2BD5" w:rsidRDefault="009F2BD5" w:rsidP="009F2BD5">
            <w:pPr>
              <w:spacing w:line="276" w:lineRule="auto"/>
              <w:jc w:val="center"/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  <w:t>اسم البرنامج</w:t>
            </w:r>
          </w:p>
        </w:tc>
        <w:tc>
          <w:tcPr>
            <w:tcW w:w="883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9F2BD5" w:rsidRPr="009F2BD5" w:rsidRDefault="00411075" w:rsidP="009F2BD5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</w:pPr>
            <w:hyperlink r:id="rId24" w:history="1">
              <w:r w:rsidR="009F2BD5" w:rsidRPr="00411075">
                <w:rPr>
                  <w:rStyle w:val="Hyperlink"/>
                  <w:rFonts w:ascii="Adobe Arabic" w:hAnsi="Adobe Arabic" w:cs="Adobe Arabic" w:hint="cs"/>
                  <w:b w:val="0"/>
                  <w:bCs w:val="0"/>
                  <w:sz w:val="36"/>
                  <w:szCs w:val="36"/>
                  <w:rtl/>
                </w:rPr>
                <w:t>إدارة الحشود "الجماهير"</w:t>
              </w:r>
            </w:hyperlink>
          </w:p>
        </w:tc>
      </w:tr>
      <w:tr w:rsidR="009F2BD5" w:rsidRPr="009F2BD5" w:rsidTr="00012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2" w:type="dxa"/>
            <w:tcBorders>
              <w:left w:val="none" w:sz="0" w:space="0" w:color="auto"/>
            </w:tcBorders>
            <w:shd w:val="clear" w:color="auto" w:fill="D5DCE4" w:themeFill="text2" w:themeFillTint="33"/>
            <w:vAlign w:val="center"/>
          </w:tcPr>
          <w:p w:rsidR="009F2BD5" w:rsidRPr="009F2BD5" w:rsidRDefault="009F2BD5" w:rsidP="009F2BD5">
            <w:pPr>
              <w:spacing w:line="276" w:lineRule="auto"/>
              <w:jc w:val="center"/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  <w:t>الهدف العام</w:t>
            </w:r>
          </w:p>
        </w:tc>
        <w:tc>
          <w:tcPr>
            <w:tcW w:w="8832" w:type="dxa"/>
            <w:shd w:val="clear" w:color="auto" w:fill="FFFFFF" w:themeFill="background1"/>
            <w:vAlign w:val="center"/>
          </w:tcPr>
          <w:p w:rsidR="009F2BD5" w:rsidRPr="009F2BD5" w:rsidRDefault="009F2BD5" w:rsidP="009F2BD5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توفير مهارات فعالة لإدارة الحشود والجماهير والتعامل معها بشكل سليم وآمن</w:t>
            </w:r>
          </w:p>
        </w:tc>
      </w:tr>
      <w:tr w:rsidR="009F2BD5" w:rsidRPr="009F2BD5" w:rsidTr="00012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2" w:type="dxa"/>
            <w:tcBorders>
              <w:left w:val="none" w:sz="0" w:space="0" w:color="auto"/>
            </w:tcBorders>
            <w:shd w:val="clear" w:color="auto" w:fill="D5DCE4" w:themeFill="text2" w:themeFillTint="33"/>
            <w:vAlign w:val="center"/>
          </w:tcPr>
          <w:p w:rsidR="009F2BD5" w:rsidRPr="009F2BD5" w:rsidRDefault="009F2BD5" w:rsidP="009F2BD5">
            <w:pPr>
              <w:spacing w:line="240" w:lineRule="auto"/>
              <w:jc w:val="center"/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  <w:t>الأهداف التفصيلية</w:t>
            </w:r>
          </w:p>
        </w:tc>
        <w:tc>
          <w:tcPr>
            <w:tcW w:w="8832" w:type="dxa"/>
            <w:shd w:val="clear" w:color="auto" w:fill="auto"/>
            <w:vAlign w:val="center"/>
          </w:tcPr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فهم أهمية إدارة الحشود والجماهير.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تحديد العوامل التي تؤثر في سلوك الحشود والجماهير.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تقديم الإرشادات والنصائح اللازمة للتعامل مع الحشود والجماهير بشكل فعال وآمن.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توفير المهارات اللازمة لتحليل سلوك الحشود والجماهير واتخاذ الإجراءات اللازمة للتعامل معها بشكل فعال.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40"/>
                <w:szCs w:val="40"/>
                <w:rtl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تحديد السلوكيات التي يمكن أن تؤدي إلى الاضطرابات والحوادث وكيفية تفاديها.</w:t>
            </w:r>
          </w:p>
        </w:tc>
      </w:tr>
      <w:tr w:rsidR="009F2BD5" w:rsidRPr="009F2BD5" w:rsidTr="00012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2" w:type="dxa"/>
            <w:tcBorders>
              <w:left w:val="none" w:sz="0" w:space="0" w:color="auto"/>
            </w:tcBorders>
            <w:shd w:val="clear" w:color="auto" w:fill="D5DCE4" w:themeFill="text2" w:themeFillTint="33"/>
            <w:vAlign w:val="center"/>
          </w:tcPr>
          <w:p w:rsidR="009F2BD5" w:rsidRPr="009F2BD5" w:rsidRDefault="009F2BD5" w:rsidP="009F2BD5">
            <w:pPr>
              <w:spacing w:line="276" w:lineRule="auto"/>
              <w:jc w:val="center"/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  <w:t>الفئة المستهدفة</w:t>
            </w:r>
          </w:p>
        </w:tc>
        <w:tc>
          <w:tcPr>
            <w:tcW w:w="8832" w:type="dxa"/>
            <w:shd w:val="clear" w:color="auto" w:fill="auto"/>
            <w:vAlign w:val="center"/>
          </w:tcPr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المشرف</w:t>
            </w:r>
            <w:r w:rsidRPr="009F2BD5">
              <w:rPr>
                <w:rFonts w:ascii="Adobe Arabic" w:hAnsi="Adobe Arabic" w:cs="Adobe Arabic" w:hint="cs"/>
                <w:color w:val="002060"/>
                <w:sz w:val="36"/>
                <w:szCs w:val="36"/>
                <w:rtl/>
              </w:rPr>
              <w:t>و</w:t>
            </w: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ن على الأحداث الكبيرة.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المدراء العامون للمنشآت الكبيرة.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الموظفون المسؤولون عن السلامة والأمن في المنشآت الكبيرة.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رجال الأمن والشرطة.</w:t>
            </w:r>
          </w:p>
          <w:p w:rsidR="009F2BD5" w:rsidRPr="009F2BD5" w:rsidRDefault="009F2BD5" w:rsidP="009F2BD5">
            <w:pPr>
              <w:numPr>
                <w:ilvl w:val="0"/>
                <w:numId w:val="6"/>
              </w:numPr>
              <w:spacing w:after="16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002060"/>
                <w:sz w:val="36"/>
                <w:szCs w:val="36"/>
                <w:rtl/>
              </w:rPr>
              <w:t>المهتمون بمجال إدارة الحشود والجماهير.</w:t>
            </w:r>
          </w:p>
        </w:tc>
      </w:tr>
      <w:tr w:rsidR="009F2BD5" w:rsidRPr="009F2BD5" w:rsidTr="00012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2" w:type="dxa"/>
            <w:tcBorders>
              <w:left w:val="none" w:sz="0" w:space="0" w:color="auto"/>
              <w:bottom w:val="none" w:sz="0" w:space="0" w:color="auto"/>
            </w:tcBorders>
            <w:shd w:val="clear" w:color="auto" w:fill="D5DCE4" w:themeFill="text2" w:themeFillTint="33"/>
            <w:vAlign w:val="center"/>
          </w:tcPr>
          <w:p w:rsidR="009F2BD5" w:rsidRPr="009F2BD5" w:rsidRDefault="009F2BD5" w:rsidP="009F2BD5">
            <w:pPr>
              <w:spacing w:line="276" w:lineRule="auto"/>
              <w:jc w:val="center"/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</w:pPr>
            <w:r w:rsidRPr="009F2BD5">
              <w:rPr>
                <w:rFonts w:ascii="Adobe Arabic" w:hAnsi="Adobe Arabic" w:cs="Adobe Arabic"/>
                <w:color w:val="C00000"/>
                <w:sz w:val="36"/>
                <w:szCs w:val="36"/>
                <w:rtl/>
              </w:rPr>
              <w:t>مدة البرنامج</w:t>
            </w:r>
          </w:p>
        </w:tc>
        <w:tc>
          <w:tcPr>
            <w:tcW w:w="8832" w:type="dxa"/>
            <w:shd w:val="clear" w:color="auto" w:fill="FFFFFF" w:themeFill="background1"/>
            <w:vAlign w:val="center"/>
          </w:tcPr>
          <w:p w:rsidR="009F2BD5" w:rsidRPr="009F2BD5" w:rsidRDefault="00411075" w:rsidP="00411075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dobe Arabic" w:hAnsi="Adobe Arabic" w:cs="Adobe Arabic"/>
                <w:color w:val="002060"/>
                <w:sz w:val="36"/>
                <w:szCs w:val="36"/>
                <w:rtl/>
                <w:lang w:bidi="ar-SY"/>
              </w:rPr>
            </w:pPr>
            <w:r>
              <w:rPr>
                <w:rFonts w:ascii="Adobe Arabic" w:hAnsi="Adobe Arabic" w:cs="Adobe Arabic" w:hint="cs"/>
                <w:color w:val="002060"/>
                <w:sz w:val="36"/>
                <w:szCs w:val="36"/>
                <w:rtl/>
                <w:lang w:bidi="ar-SY"/>
              </w:rPr>
              <w:t xml:space="preserve">يومين، </w:t>
            </w:r>
            <w:r w:rsidR="009F2BD5" w:rsidRPr="009F2BD5">
              <w:rPr>
                <w:rFonts w:ascii="Adobe Arabic" w:hAnsi="Adobe Arabic" w:cs="Adobe Arabic" w:hint="cs"/>
                <w:color w:val="002060"/>
                <w:sz w:val="36"/>
                <w:szCs w:val="36"/>
                <w:rtl/>
                <w:lang w:bidi="ar-SY"/>
              </w:rPr>
              <w:t>10 ساعات</w:t>
            </w:r>
          </w:p>
        </w:tc>
      </w:tr>
    </w:tbl>
    <w:p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:rsidR="00D80F3F" w:rsidRDefault="00D80F3F" w:rsidP="00D80F3F">
      <w:pPr>
        <w:rPr>
          <w:sz w:val="40"/>
          <w:szCs w:val="44"/>
          <w:rtl/>
          <w:lang w:bidi="ar-SY"/>
        </w:rPr>
      </w:pPr>
    </w:p>
    <w:p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:rsidR="00CF7647" w:rsidRDefault="00CF7647" w:rsidP="00DF73E5">
      <w:pPr>
        <w:rPr>
          <w:sz w:val="40"/>
          <w:szCs w:val="44"/>
          <w:rtl/>
          <w:lang w:bidi="ar-SY"/>
        </w:rPr>
      </w:pPr>
    </w:p>
    <w:p w:rsidR="00CF7647" w:rsidRDefault="00CF7647" w:rsidP="00DF73E5">
      <w:pPr>
        <w:rPr>
          <w:sz w:val="40"/>
          <w:szCs w:val="44"/>
          <w:rtl/>
          <w:lang w:bidi="ar-SY"/>
        </w:rPr>
      </w:pPr>
    </w:p>
    <w:p w:rsidR="00CF7647" w:rsidRDefault="00CF7647" w:rsidP="00DF73E5">
      <w:pPr>
        <w:rPr>
          <w:sz w:val="40"/>
          <w:szCs w:val="44"/>
          <w:rtl/>
          <w:lang w:bidi="ar-SY"/>
        </w:rPr>
      </w:pPr>
    </w:p>
    <w:p w:rsidR="00CF7647" w:rsidRDefault="00CF7647" w:rsidP="00DF73E5">
      <w:pPr>
        <w:rPr>
          <w:sz w:val="40"/>
          <w:szCs w:val="44"/>
          <w:rtl/>
          <w:lang w:bidi="ar-SY"/>
        </w:rPr>
      </w:pPr>
    </w:p>
    <w:p w:rsidR="009F2BD5" w:rsidRDefault="009F2BD5" w:rsidP="00DF73E5">
      <w:pPr>
        <w:rPr>
          <w:sz w:val="40"/>
          <w:szCs w:val="44"/>
          <w:rtl/>
          <w:lang w:bidi="ar-SY"/>
        </w:rPr>
      </w:pPr>
    </w:p>
    <w:p w:rsidR="00DC2CFD" w:rsidRPr="00DC2CFD" w:rsidRDefault="00C67068" w:rsidP="00DF73E5">
      <w:pPr>
        <w:rPr>
          <w:sz w:val="40"/>
          <w:szCs w:val="44"/>
          <w:rtl/>
          <w:lang w:bidi="ar-SY"/>
        </w:rPr>
      </w:pP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 wp14:anchorId="5D9B37B6" wp14:editId="26B5339C">
                <wp:simplePos x="0" y="0"/>
                <wp:positionH relativeFrom="column">
                  <wp:posOffset>435904</wp:posOffset>
                </wp:positionH>
                <wp:positionV relativeFrom="paragraph">
                  <wp:posOffset>283210</wp:posOffset>
                </wp:positionV>
                <wp:extent cx="1847215" cy="1484630"/>
                <wp:effectExtent l="0" t="0" r="635" b="127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215" cy="1484630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825984" cy="1016053"/>
                              <a:chOff x="132845" y="281208"/>
                              <a:chExt cx="1826043" cy="1016434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804" y="957027"/>
                                <a:ext cx="984084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DC2CF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C00000"/>
                                      <w:szCs w:val="28"/>
                                      <w:rtl/>
                                      <w:lang w:bidi="ar-EG"/>
                                    </w:rPr>
                                  </w:pPr>
                                  <w:r w:rsidRPr="00DC2CFD"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color w:val="C00000"/>
                                      <w:szCs w:val="28"/>
                                      <w:rtl/>
                                      <w:lang w:bidi="ar-EG"/>
                                    </w:rPr>
                                    <w:t>دليل المتدرب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637E91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D9B37B6" id="Group 87" o:spid="_x0000_s1041" style="position:absolute;left:0;text-align:left;margin-left:34.3pt;margin-top:22.3pt;width:145.45pt;height:116.9pt;z-index:251982848;mso-position-horizontal-relative:text;mso-position-vertical-relative:text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">
                <v:group id="Group 88" o:spid="_x0000_s1042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43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27" o:title=""/>
                  </v:shape>
                  <v:group id="Group 90" o:spid="_x0000_s1044" style="position:absolute;left:-390;top:3592;width:18258;height:10161" coordorigin="1328,2812" coordsize="18260,10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45" style="position:absolute;left:9748;top:9570;width:9840;height:34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125BA036" w14:textId="77777777" w:rsidR="00DC2CFD" w:rsidRPr="00DC2CF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C00000"/>
                                <w:szCs w:val="28"/>
                                <w:rtl/>
                                <w:lang w:bidi="ar-EG"/>
                              </w:rPr>
                            </w:pPr>
                            <w:r w:rsidRPr="00DC2CFD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C00000"/>
                                <w:szCs w:val="28"/>
                                <w:rtl/>
                                <w:lang w:bidi="ar-EG"/>
                              </w:rPr>
                              <w:t>دليل المتدرب</w:t>
                            </w:r>
                          </w:p>
                        </w:txbxContent>
                      </v:textbox>
                    </v:rect>
                    <v:rect id="Rectangle 92" o:spid="_x0000_s1046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79128F65" w14:textId="3A980386" w:rsidR="00DC2CFD" w:rsidRPr="0025191D" w:rsidRDefault="00637E91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86</w:t>
                            </w:r>
                          </w:p>
                        </w:txbxContent>
                      </v:textbox>
                    </v:rect>
                    <v:rect id="Rectangle 93" o:spid="_x0000_s1047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12208BFA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48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">
                  <v:imagedata r:id="rId28" o:title=""/>
                </v:shape>
              </v:group>
            </w:pict>
          </mc:Fallback>
        </mc:AlternateContent>
      </w: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1089B021" wp14:editId="0D36AE45">
                <wp:simplePos x="0" y="0"/>
                <wp:positionH relativeFrom="column">
                  <wp:posOffset>3795395</wp:posOffset>
                </wp:positionH>
                <wp:positionV relativeFrom="paragraph">
                  <wp:posOffset>2183130</wp:posOffset>
                </wp:positionV>
                <wp:extent cx="1826895" cy="1484630"/>
                <wp:effectExtent l="0" t="0" r="1905" b="127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6895" cy="1484630"/>
                          <a:chOff x="24902" y="0"/>
                          <a:chExt cx="2298563" cy="1867535"/>
                        </a:xfrm>
                      </wpg:grpSpPr>
                      <wpg:grpSp>
                        <wpg:cNvPr id="25" name="Group 25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26" name="Picture 2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31" name="Group 31"/>
                          <wpg:cNvGrpSpPr/>
                          <wpg:grpSpPr>
                            <a:xfrm>
                              <a:off x="-18610" y="359251"/>
                              <a:ext cx="1853419" cy="1077856"/>
                              <a:chOff x="153326" y="281208"/>
                              <a:chExt cx="1853478" cy="1078260"/>
                            </a:xfrm>
                          </wpg:grpSpPr>
                          <wps:wsp>
                            <wps:cNvPr id="32" name="Rectangle 32"/>
                            <wps:cNvSpPr/>
                            <wps:spPr>
                              <a:xfrm>
                                <a:off x="880659" y="1014016"/>
                                <a:ext cx="1126145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DC2CF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C00000"/>
                                      <w:sz w:val="24"/>
                                      <w:szCs w:val="24"/>
                                      <w:rtl/>
                                      <w:lang w:bidi="ar-EG"/>
                                    </w:rPr>
                                  </w:pPr>
                                  <w:r w:rsidRPr="00DC2CFD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C00000"/>
                                      <w:sz w:val="24"/>
                                      <w:szCs w:val="24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" name="Rectangle 33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637E91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Rectangle 34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5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089B021" id="Group 24" o:spid="_x0000_s1049" style="position:absolute;left:0;text-align:left;margin-left:298.85pt;margin-top:171.9pt;width:143.85pt;height:116.9pt;z-index:251986944;mso-position-horizontal-relative:text;mso-position-vertical-relative:text;mso-width-relative:margin;mso-height-relative:margin" coordorigin="249" coordsize="22985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">
                <v:group id="Group 25" o:spid="_x0000_s1050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Picture 26" o:spid="_x0000_s1051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">
                    <v:imagedata r:id="rId27" o:title=""/>
                  </v:shape>
                  <v:group id="Group 31" o:spid="_x0000_s1052" style="position:absolute;left:-186;top:3592;width:18534;height:10779" coordorigin="1533,2812" coordsize="18534,10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rect id="Rectangle 32" o:spid="_x0000_s1053" style="position:absolute;left:8806;top:10140;width:11262;height:3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" filled="f" stroked="f" strokeweight="1pt">
                      <v:textbox>
                        <w:txbxContent>
                          <w:p w14:paraId="68DB9632" w14:textId="77777777" w:rsidR="00DC2CFD" w:rsidRPr="00DC2CF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C00000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DC2C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C00000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33" o:spid="_x0000_s1054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9Z/wwAAANsAAAAPAAAAZHJzL2Rvd25yZXYueG1sRI9PawIx&#10;FMTvBb9DeIK3mq1C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p7PWf8MAAADbAAAADwAA&#10;AAAAAAAAAAAAAAAHAgAAZHJzL2Rvd25yZXYueG1sUEsFBgAAAAADAAMAtwAAAPcCAAAAAA==&#10;" filled="f" stroked="f" strokeweight="1pt">
                      <v:textbox>
                        <w:txbxContent>
                          <w:p w14:paraId="588152A8" w14:textId="03480282" w:rsidR="00DC2CFD" w:rsidRPr="0025191D" w:rsidRDefault="00637E91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62</w:t>
                            </w:r>
                          </w:p>
                        </w:txbxContent>
                      </v:textbox>
                    </v:rect>
                    <v:rect id="Rectangle 34" o:spid="_x0000_s1055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k4L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bO9y+pB8g5/8AAAD//wMAUEsBAi0AFAAGAAgAAAAhANvh9svuAAAAhQEAABMAAAAAAAAAAAAA&#10;AAAAAAAAAFtDb250ZW50X1R5cGVzXS54bWxQSwECLQAUAAYACAAAACEAWvQsW78AAAAVAQAACwAA&#10;AAAAAAAAAAAAAAAfAQAAX3JlbHMvLnJlbHNQSwECLQAUAAYACAAAACEAKFpOC8MAAADbAAAADwAA&#10;AAAAAAAAAAAAAAAHAgAAZHJzL2Rvd25yZXYueG1sUEsFBgAAAAADAAMAtwAAAPcCAAAAAA==&#10;" filled="f" stroked="f" strokeweight="1pt">
                      <v:textbox>
                        <w:txbxContent>
                          <w:p w14:paraId="42156B43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56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">
                  <v:imagedata r:id="rId30" o:title="" croptop="9466f" cropbottom="8634f" cropleft="19078f" cropright="19661f" chromakey="#f8f8f8"/>
                </v:shape>
              </v:group>
            </w:pict>
          </mc:Fallback>
        </mc:AlternateContent>
      </w: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05C83D19" wp14:editId="6DDCAC1D">
                <wp:simplePos x="0" y="0"/>
                <wp:positionH relativeFrom="column">
                  <wp:posOffset>3738245</wp:posOffset>
                </wp:positionH>
                <wp:positionV relativeFrom="paragraph">
                  <wp:posOffset>354330</wp:posOffset>
                </wp:positionV>
                <wp:extent cx="1847215" cy="1484630"/>
                <wp:effectExtent l="0" t="0" r="635" b="127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215" cy="1484630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85658"/>
                              <a:ext cx="1847986" cy="989906"/>
                              <a:chOff x="132845" y="307625"/>
                              <a:chExt cx="1848045" cy="990277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980222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DC2CF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C00000"/>
                                      <w:szCs w:val="28"/>
                                      <w:rtl/>
                                      <w:lang w:bidi="ar-EG"/>
                                    </w:rPr>
                                  </w:pPr>
                                  <w:r w:rsidRPr="00DC2CFD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C00000"/>
                                      <w:szCs w:val="28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68771" y="307625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637E91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5C83D19" id="Group 86" o:spid="_x0000_s1057" style="position:absolute;left:0;text-align:left;margin-left:294.35pt;margin-top:27.9pt;width:145.45pt;height:116.9pt;z-index:251981824;mso-position-horizontal-relative:text;mso-position-vertical-relative:text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">
                <v:group id="Group 84" o:spid="_x0000_s1058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59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27" o:title=""/>
                  </v:shape>
                  <v:group id="Group 76" o:spid="_x0000_s1060" style="position:absolute;left:-390;top:3856;width:18478;height:9899" coordorigin="1328,3076" coordsize="18480,9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61" style="position:absolute;left:10006;top:9524;width:9802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5EF2DA0E" w14:textId="77777777" w:rsidR="00DC2CFD" w:rsidRPr="00DC2CF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C00000"/>
                                <w:szCs w:val="28"/>
                                <w:rtl/>
                                <w:lang w:bidi="ar-EG"/>
                              </w:rPr>
                            </w:pPr>
                            <w:r w:rsidRPr="00DC2C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C00000"/>
                                <w:szCs w:val="28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62" style="position:absolute;left:1687;top:3076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282047A1" w14:textId="255064EF" w:rsidR="00DC2CFD" w:rsidRPr="0025191D" w:rsidRDefault="00637E91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91</w:t>
                            </w:r>
                          </w:p>
                        </w:txbxContent>
                      </v:textbox>
                    </v:rect>
                    <v:rect id="Rectangle 80" o:spid="_x0000_s1063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4144D1C2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4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">
                  <v:imagedata r:id="rId32" o:title=""/>
                </v:shape>
              </v:group>
            </w:pict>
          </mc:Fallback>
        </mc:AlternateContent>
      </w: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 wp14:anchorId="45C3D20A" wp14:editId="045DAD11">
                <wp:simplePos x="0" y="0"/>
                <wp:positionH relativeFrom="column">
                  <wp:posOffset>3823335</wp:posOffset>
                </wp:positionH>
                <wp:positionV relativeFrom="paragraph">
                  <wp:posOffset>4064635</wp:posOffset>
                </wp:positionV>
                <wp:extent cx="1847215" cy="1484630"/>
                <wp:effectExtent l="0" t="0" r="635" b="127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215" cy="1484630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4366FC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5C3D20A" id="Group 164" o:spid="_x0000_s1065" style="position:absolute;left:0;text-align:left;margin-left:301.05pt;margin-top:320.05pt;width:145.45pt;height:116.9pt;z-index:251984896;mso-position-horizontal-relative:text;mso-position-vertical-relative:text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">
                <v:group id="Group 165" o:spid="_x0000_s1066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6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27" o:title=""/>
                  </v:shape>
                  <v:group id="Group 167" o:spid="_x0000_s1068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69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30FB2FB7" w14:textId="77777777" w:rsidR="00DC2CFD" w:rsidRPr="004366FC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70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6B76AB8B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71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0CCAF1FC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72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34" o:title=""/>
                </v:shape>
              </v:group>
            </w:pict>
          </mc:Fallback>
        </mc:AlternateContent>
      </w: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FB756E" w:rsidP="00DC2CFD">
      <w:pPr>
        <w:rPr>
          <w:sz w:val="40"/>
          <w:szCs w:val="44"/>
          <w:rtl/>
          <w:lang w:bidi="ar-SY"/>
        </w:rPr>
      </w:pP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18C51A14" wp14:editId="5C862DE2">
                <wp:simplePos x="0" y="0"/>
                <wp:positionH relativeFrom="margin">
                  <wp:posOffset>485140</wp:posOffset>
                </wp:positionH>
                <wp:positionV relativeFrom="paragraph">
                  <wp:posOffset>212725</wp:posOffset>
                </wp:positionV>
                <wp:extent cx="1847215" cy="1484630"/>
                <wp:effectExtent l="0" t="0" r="635" b="127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215" cy="1484630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4366FC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637E91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DC2CFD" w:rsidRPr="0025191D" w:rsidRDefault="00DC2CFD" w:rsidP="00DC2CF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8C51A14" id="Group 156" o:spid="_x0000_s1073" style="position:absolute;left:0;text-align:left;margin-left:38.2pt;margin-top:16.75pt;width:145.45pt;height:116.9pt;z-index:251983872;mso-position-horizontal-relative:margin;mso-position-vertical-relative:text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">
                <v:group id="Group 157" o:spid="_x0000_s1074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75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27" o:title=""/>
                  </v:shape>
                  <v:group id="Group 159" o:spid="_x0000_s1076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77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2A313641" w14:textId="77777777" w:rsidR="00DC2CFD" w:rsidRPr="004366FC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78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0C865195" w14:textId="4E9E37C9" w:rsidR="00DC2CFD" w:rsidRPr="0025191D" w:rsidRDefault="00637E91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4</w:t>
                            </w:r>
                          </w:p>
                        </w:txbxContent>
                      </v:textbox>
                    </v:rect>
                    <v:rect id="Rectangle 162" o:spid="_x0000_s1079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19E7BBF0" w14:textId="77777777" w:rsidR="00DC2CFD" w:rsidRPr="0025191D" w:rsidRDefault="00DC2CFD" w:rsidP="00DC2CF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80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">
                  <v:imagedata r:id="rId36" o:title=""/>
                </v:shape>
                <w10:wrap anchorx="margin"/>
              </v:group>
            </w:pict>
          </mc:Fallback>
        </mc:AlternateContent>
      </w: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Pr="00DC2CFD" w:rsidRDefault="00FB756E" w:rsidP="00DC2CFD">
      <w:pPr>
        <w:rPr>
          <w:sz w:val="40"/>
          <w:szCs w:val="44"/>
          <w:rtl/>
          <w:lang w:bidi="ar-SY"/>
        </w:rPr>
      </w:pPr>
      <w:r w:rsidRPr="00DC2CFD">
        <w:rPr>
          <w:noProof/>
          <w:sz w:val="40"/>
          <w:szCs w:val="44"/>
          <w:rtl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 wp14:anchorId="229B0EEB" wp14:editId="319822B7">
                <wp:simplePos x="0" y="0"/>
                <wp:positionH relativeFrom="margin">
                  <wp:posOffset>485140</wp:posOffset>
                </wp:positionH>
                <wp:positionV relativeFrom="paragraph">
                  <wp:posOffset>160020</wp:posOffset>
                </wp:positionV>
                <wp:extent cx="1960880" cy="1525270"/>
                <wp:effectExtent l="0" t="0" r="127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0880" cy="1525270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DC2CFD" w:rsidRPr="00ED23F7" w:rsidRDefault="00DC2CFD" w:rsidP="00DC2CFD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29B0EEB" id="Group 172" o:spid="_x0000_s1081" style="position:absolute;left:0;text-align:left;margin-left:38.2pt;margin-top:12.6pt;width:154.4pt;height:120.1pt;z-index:251985920;mso-position-horizontal-relative:margin;mso-position-vertical-relative:text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">
                <v:group id="Group 173" o:spid="_x0000_s1082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83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27" o:title=""/>
                  </v:shape>
                  <v:rect id="Rectangle 176" o:spid="_x0000_s1084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28022A0F" w14:textId="77777777" w:rsidR="00DC2CFD" w:rsidRPr="00ED23F7" w:rsidRDefault="00DC2CFD" w:rsidP="00DC2CFD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85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38" o:title=""/>
                </v:shape>
                <w10:wrap anchorx="margin"/>
              </v:group>
            </w:pict>
          </mc:Fallback>
        </mc:AlternateContent>
      </w:r>
    </w:p>
    <w:p w:rsidR="00DC2CFD" w:rsidRP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Default="00DC2CFD" w:rsidP="00DC2CFD">
      <w:pPr>
        <w:rPr>
          <w:sz w:val="40"/>
          <w:szCs w:val="44"/>
          <w:rtl/>
          <w:lang w:bidi="ar-SY"/>
        </w:rPr>
      </w:pPr>
    </w:p>
    <w:p w:rsidR="00DC2CFD" w:rsidRDefault="00DC2CFD" w:rsidP="00DC2CFD">
      <w:pPr>
        <w:jc w:val="center"/>
        <w:rPr>
          <w:sz w:val="40"/>
          <w:szCs w:val="44"/>
          <w:rtl/>
          <w:lang w:bidi="ar-SY"/>
        </w:rPr>
      </w:pPr>
    </w:p>
    <w:p w:rsidR="00DC2CFD" w:rsidRDefault="00DC2CFD" w:rsidP="00DC2CFD">
      <w:pPr>
        <w:jc w:val="center"/>
        <w:rPr>
          <w:sz w:val="40"/>
          <w:szCs w:val="44"/>
          <w:rtl/>
          <w:lang w:bidi="ar-SY"/>
        </w:rPr>
      </w:pPr>
    </w:p>
    <w:p w:rsidR="00DC2CFD" w:rsidRDefault="00DC2CFD" w:rsidP="00DC2CFD">
      <w:pPr>
        <w:jc w:val="center"/>
        <w:rPr>
          <w:sz w:val="40"/>
          <w:szCs w:val="44"/>
          <w:rtl/>
          <w:lang w:bidi="ar-SY"/>
        </w:rPr>
      </w:pPr>
    </w:p>
    <w:p w:rsidR="009F2BD5" w:rsidRDefault="009F2BD5" w:rsidP="00DC2CFD">
      <w:pPr>
        <w:jc w:val="center"/>
        <w:rPr>
          <w:sz w:val="40"/>
          <w:szCs w:val="44"/>
          <w:rtl/>
          <w:lang w:bidi="ar-SY"/>
        </w:rPr>
      </w:pPr>
    </w:p>
    <w:p w:rsidR="00FB756E" w:rsidRDefault="00FB756E" w:rsidP="00DC2CFD">
      <w:pPr>
        <w:jc w:val="center"/>
        <w:rPr>
          <w:sz w:val="40"/>
          <w:szCs w:val="44"/>
          <w:rtl/>
          <w:lang w:bidi="ar-SY"/>
        </w:rPr>
      </w:pPr>
    </w:p>
    <w:p w:rsidR="00A34119" w:rsidRPr="0042353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34789C0D" wp14:editId="120762D6">
                <wp:simplePos x="0" y="0"/>
                <wp:positionH relativeFrom="margin">
                  <wp:posOffset>3714750</wp:posOffset>
                </wp:positionH>
                <wp:positionV relativeFrom="paragraph">
                  <wp:posOffset>-837887</wp:posOffset>
                </wp:positionV>
                <wp:extent cx="3119120" cy="558800"/>
                <wp:effectExtent l="0" t="0" r="0" b="0"/>
                <wp:wrapNone/>
                <wp:docPr id="985" name="Text Box 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912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34119" w:rsidRPr="00A651BF" w:rsidRDefault="00A34119" w:rsidP="00A34119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651BF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اليوم التدريبي الأول</w:t>
                            </w:r>
                          </w:p>
                          <w:p w:rsidR="00A34119" w:rsidRPr="00A651BF" w:rsidRDefault="00A34119" w:rsidP="00A3411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4789C0D" id="Text Box 985" o:spid="_x0000_s1086" type="#_x0000_t202" style="position:absolute;left:0;text-align:left;margin-left:292.5pt;margin-top:-66pt;width:245.6pt;height:44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" filled="f" stroked="f" strokeweight=".5pt">
                <v:textbox>
                  <w:txbxContent>
                    <w:p w14:paraId="02923F01" w14:textId="77777777" w:rsidR="00A34119" w:rsidRPr="00A651BF" w:rsidRDefault="00A34119" w:rsidP="00A34119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651BF"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>اليوم التدريبي الأول</w:t>
                      </w:r>
                    </w:p>
                    <w:p w14:paraId="3F87B366" w14:textId="77777777" w:rsidR="00A34119" w:rsidRPr="00A651BF" w:rsidRDefault="00A34119" w:rsidP="00A34119">
                      <w:pP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F2BD5" w:rsidRPr="00411075" w:rsidRDefault="009F2BD5" w:rsidP="00A34119">
      <w:pPr>
        <w:spacing w:line="240" w:lineRule="auto"/>
        <w:jc w:val="center"/>
        <w:rPr>
          <w:rFonts w:cs="PT Bold Heading"/>
          <w:sz w:val="16"/>
          <w:szCs w:val="18"/>
          <w:rtl/>
          <w:lang w:bidi="ar-SY"/>
        </w:rPr>
      </w:pPr>
    </w:p>
    <w:p w:rsidR="00A3411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  <w:lang w:bidi="ar-SY"/>
        </w:rPr>
      </w:pPr>
      <w:r>
        <w:rPr>
          <w:rFonts w:cs="PT Bold Heading" w:hint="cs"/>
          <w:sz w:val="52"/>
          <w:szCs w:val="56"/>
          <w:rtl/>
          <w:lang w:bidi="ar-SY"/>
        </w:rPr>
        <w:t>الجلسة الأولى</w:t>
      </w:r>
    </w:p>
    <w:p w:rsidR="00A34119" w:rsidRPr="0032182E" w:rsidRDefault="00411075" w:rsidP="00A34119">
      <w:pPr>
        <w:spacing w:line="240" w:lineRule="auto"/>
        <w:jc w:val="center"/>
        <w:rPr>
          <w:rFonts w:cs="Monotype Koufi"/>
          <w:sz w:val="52"/>
          <w:szCs w:val="56"/>
          <w:rtl/>
          <w:lang w:bidi="ar-SY"/>
        </w:rPr>
      </w:pPr>
      <w:hyperlink r:id="rId39" w:history="1">
        <w:r w:rsidR="009F2BD5" w:rsidRPr="00411075">
          <w:rPr>
            <w:rStyle w:val="Hyperlink"/>
            <w:rFonts w:cs="Monotype Koufi"/>
            <w:sz w:val="52"/>
            <w:szCs w:val="56"/>
            <w:rtl/>
            <w:lang w:bidi="ar-SY"/>
          </w:rPr>
          <w:t>التخطيط لإدارة الحشود</w:t>
        </w:r>
      </w:hyperlink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محاور الجلسة: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تمهيد.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المقدمة.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نشاط تعارف المشاركين.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فيديو تدريبي.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تحديد طبيعة الحدث وحجم الحضور المتوقع.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تحليل خصائص الجمهور المستهدف.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اختيار المكان المناسب للحدث.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تنظيم إجراءات الدخول والخروج.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وضع خطة طوارئ وإخلاء.</w:t>
      </w:r>
    </w:p>
    <w:p w:rsidR="00A34119" w:rsidRPr="00BF3380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نشاط تدريبي.</w:t>
      </w:r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أهداف الجلسة: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تعلّم كيفية تحديد طبيعة الحدث وحجم الحضور المتوقع.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تحديد أهم النقاط التي يجب مراعاتها في تحليل خصائص الجمهور المستهدف.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عوامل اختيار المكان المناسب للحدث.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معرفة كيفية تنظيم إجراءات دخول وخروج الجماهير ضمن الفعاليات.</w:t>
      </w:r>
    </w:p>
    <w:p w:rsidR="00FB756E" w:rsidRPr="009F2BD5" w:rsidRDefault="009F2BD5" w:rsidP="009F2BD5">
      <w:pPr>
        <w:pStyle w:val="ListParagraph"/>
        <w:numPr>
          <w:ilvl w:val="0"/>
          <w:numId w:val="4"/>
        </w:numPr>
        <w:spacing w:after="0"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التعرّف على كيفية وضع خطط للطوارئ والإجلاء أثناء الفعاليات والأحداث</w:t>
      </w:r>
      <w:r w:rsidR="00A34119">
        <w:rPr>
          <w:rFonts w:ascii="Adobe Arabic" w:hAnsi="Adobe Arabic" w:cs="Adobe Arabic" w:hint="cs"/>
          <w:b/>
          <w:bCs/>
          <w:color w:val="002060"/>
          <w:sz w:val="48"/>
          <w:szCs w:val="36"/>
          <w:rtl/>
        </w:rPr>
        <w:t>.</w:t>
      </w:r>
      <w:r w:rsidR="00A34119" w:rsidRPr="00BF3380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Default="00A34119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p w:rsidR="00A34119" w:rsidRPr="0042353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4067637D" wp14:editId="596091A5">
                <wp:simplePos x="0" y="0"/>
                <wp:positionH relativeFrom="margin">
                  <wp:posOffset>3714750</wp:posOffset>
                </wp:positionH>
                <wp:positionV relativeFrom="paragraph">
                  <wp:posOffset>-837887</wp:posOffset>
                </wp:positionV>
                <wp:extent cx="3119120" cy="558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912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34119" w:rsidRPr="00A651BF" w:rsidRDefault="00A34119" w:rsidP="00A34119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651BF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اليوم التدريبي الأول</w:t>
                            </w:r>
                          </w:p>
                          <w:p w:rsidR="00A34119" w:rsidRPr="00A651BF" w:rsidRDefault="00A34119" w:rsidP="00A3411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067637D" id="Text Box 3" o:spid="_x0000_s1087" type="#_x0000_t202" style="position:absolute;left:0;text-align:left;margin-left:292.5pt;margin-top:-66pt;width:245.6pt;height:44pt;z-index:25199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" filled="f" stroked="f" strokeweight=".5pt">
                <v:textbox>
                  <w:txbxContent>
                    <w:p w14:paraId="3E938576" w14:textId="77777777" w:rsidR="00A34119" w:rsidRPr="00A651BF" w:rsidRDefault="00A34119" w:rsidP="00A34119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651BF"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>اليوم التدريبي الأول</w:t>
                      </w:r>
                    </w:p>
                    <w:p w14:paraId="3C73E28C" w14:textId="77777777" w:rsidR="00A34119" w:rsidRPr="00A651BF" w:rsidRDefault="00A34119" w:rsidP="00A34119">
                      <w:pP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3411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  <w:lang w:bidi="ar-SY"/>
        </w:rPr>
      </w:pPr>
      <w:r>
        <w:rPr>
          <w:rFonts w:cs="PT Bold Heading" w:hint="cs"/>
          <w:sz w:val="52"/>
          <w:szCs w:val="56"/>
          <w:rtl/>
          <w:lang w:bidi="ar-SY"/>
        </w:rPr>
        <w:t>الجلسة الثانية</w:t>
      </w:r>
    </w:p>
    <w:p w:rsidR="00A34119" w:rsidRPr="0032182E" w:rsidRDefault="00411075" w:rsidP="00A34119">
      <w:pPr>
        <w:spacing w:line="240" w:lineRule="auto"/>
        <w:jc w:val="center"/>
        <w:rPr>
          <w:rFonts w:cs="Monotype Koufi"/>
          <w:sz w:val="52"/>
          <w:szCs w:val="56"/>
          <w:rtl/>
          <w:lang w:bidi="ar-SY"/>
        </w:rPr>
      </w:pPr>
      <w:hyperlink r:id="rId40" w:history="1">
        <w:r w:rsidR="009F2BD5" w:rsidRPr="00411075">
          <w:rPr>
            <w:rStyle w:val="Hyperlink"/>
            <w:rFonts w:cs="Monotype Koufi"/>
            <w:sz w:val="52"/>
            <w:szCs w:val="56"/>
            <w:rtl/>
            <w:lang w:bidi="ar-SY"/>
          </w:rPr>
          <w:t>إدارة سلوك الجمهور</w:t>
        </w:r>
      </w:hyperlink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محاور الجلسة: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فيديو تدريبي.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فهم حاجات وتوقعات الجمهور.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التواصل الفعال مع الجمهور.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السيطرة على الموقف وتهدئة التوترات.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التعامل مع السلوكيات السلبية.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حشد الطاقات نحو تحقيق الأهداف.</w:t>
      </w:r>
    </w:p>
    <w:p w:rsidR="00A34119" w:rsidRPr="00BF3380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نشاط تدريبي</w:t>
      </w:r>
      <w:r w:rsidR="00A34119">
        <w:rPr>
          <w:rFonts w:ascii="Adobe Arabic" w:hAnsi="Adobe Arabic" w:cs="Adobe Arabic" w:hint="cs"/>
          <w:b/>
          <w:bCs/>
          <w:color w:val="002060"/>
          <w:sz w:val="48"/>
          <w:szCs w:val="36"/>
          <w:rtl/>
        </w:rPr>
        <w:t>.</w:t>
      </w:r>
      <w:r w:rsidR="00A34119" w:rsidRPr="00BF3380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أهداف الجلسة: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فهم بعض الحاجات والتوقعات الشائعة للجمهور التي يجب تحليلها وفهمها من أجل التخطيط لإدارة الحشود.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كيفية التواصل الفعال مع الجمهور ضمن الفعاليات والأحداث.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تعلّم كيفية السيطرة على الموقف وتهدئة التوترات.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امتلاك مهارات التعامل مع السلوكيات السلبية للحشود.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الخطوات التي يمكن اتباعها لحشد الطاقات نحو تحقيق الأهداف.</w:t>
      </w:r>
    </w:p>
    <w:p w:rsidR="00A34119" w:rsidRPr="00BF3380" w:rsidRDefault="00A34119" w:rsidP="009F2BD5">
      <w:pPr>
        <w:pStyle w:val="ListParagraph"/>
        <w:spacing w:after="0"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BF3380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Pr="001C11A3" w:rsidRDefault="00A34119" w:rsidP="00A34119">
      <w:pPr>
        <w:pStyle w:val="ListParagraph"/>
        <w:spacing w:line="360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</w:p>
    <w:p w:rsidR="00A34119" w:rsidRDefault="00A34119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p w:rsidR="00A34119" w:rsidRPr="0042353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68C03B9C" wp14:editId="31BBB341">
                <wp:simplePos x="0" y="0"/>
                <wp:positionH relativeFrom="margin">
                  <wp:posOffset>3714750</wp:posOffset>
                </wp:positionH>
                <wp:positionV relativeFrom="paragraph">
                  <wp:posOffset>-837887</wp:posOffset>
                </wp:positionV>
                <wp:extent cx="3119120" cy="5588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912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34119" w:rsidRPr="00A651BF" w:rsidRDefault="00A34119" w:rsidP="00A34119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651BF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اليوم التدريبي 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الثاني</w:t>
                            </w:r>
                          </w:p>
                          <w:p w:rsidR="00A34119" w:rsidRPr="00A651BF" w:rsidRDefault="00A34119" w:rsidP="00A3411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8C03B9C" id="Text Box 4" o:spid="_x0000_s1088" type="#_x0000_t202" style="position:absolute;left:0;text-align:left;margin-left:292.5pt;margin-top:-66pt;width:245.6pt;height:44pt;z-index:251996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" filled="f" stroked="f" strokeweight=".5pt">
                <v:textbox>
                  <w:txbxContent>
                    <w:p w14:paraId="2004EC16" w14:textId="77777777" w:rsidR="00A34119" w:rsidRPr="00A651BF" w:rsidRDefault="00A34119" w:rsidP="00A34119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651BF"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اليوم التدريبي 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>الثاني</w:t>
                      </w:r>
                    </w:p>
                    <w:p w14:paraId="77E1DC0F" w14:textId="77777777" w:rsidR="00A34119" w:rsidRPr="00A651BF" w:rsidRDefault="00A34119" w:rsidP="00A34119">
                      <w:pP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3411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  <w:lang w:bidi="ar-SY"/>
        </w:rPr>
      </w:pPr>
      <w:r>
        <w:rPr>
          <w:rFonts w:cs="PT Bold Heading" w:hint="cs"/>
          <w:sz w:val="52"/>
          <w:szCs w:val="56"/>
          <w:rtl/>
          <w:lang w:bidi="ar-SY"/>
        </w:rPr>
        <w:t>الجلسة الأولى</w:t>
      </w:r>
    </w:p>
    <w:p w:rsidR="009F2BD5" w:rsidRPr="009F2BD5" w:rsidRDefault="00411075" w:rsidP="009F2BD5">
      <w:pPr>
        <w:jc w:val="center"/>
        <w:rPr>
          <w:rFonts w:cs="Monotype Koufi"/>
          <w:sz w:val="52"/>
          <w:szCs w:val="56"/>
          <w:rtl/>
          <w:lang w:bidi="ar-SY"/>
        </w:rPr>
      </w:pPr>
      <w:hyperlink r:id="rId41" w:history="1">
        <w:r w:rsidR="009F2BD5" w:rsidRPr="00411075">
          <w:rPr>
            <w:rStyle w:val="Hyperlink"/>
            <w:rFonts w:cs="Monotype Koufi"/>
            <w:sz w:val="52"/>
            <w:szCs w:val="56"/>
            <w:rtl/>
            <w:lang w:bidi="ar-SY"/>
          </w:rPr>
          <w:t>الإجراءات الأمنية</w:t>
        </w:r>
      </w:hyperlink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محاور الجلسة: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فيديو تدريبي.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تدريب فرق الأمن والسلامة.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وضع إجراءات التفتيش والرقابة.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تنظيم حركة الجمهور والفصل بين الفئات.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التعامل مع الحالات الطارئة.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ضمان سرعة الاستجابة للمخاطر.</w:t>
      </w:r>
    </w:p>
    <w:p w:rsidR="00A34119" w:rsidRPr="00BF3380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نشاط تدريبي</w:t>
      </w:r>
      <w:r w:rsidR="00A34119">
        <w:rPr>
          <w:rFonts w:ascii="Adobe Arabic" w:hAnsi="Adobe Arabic" w:cs="Adobe Arabic" w:hint="cs"/>
          <w:b/>
          <w:bCs/>
          <w:color w:val="002060"/>
          <w:sz w:val="48"/>
          <w:szCs w:val="36"/>
          <w:rtl/>
        </w:rPr>
        <w:t>.</w:t>
      </w:r>
      <w:r w:rsidR="00A34119" w:rsidRPr="00BF3380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أهداف الجلسة: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معرفة أهم النقاط التي يشملها تدريب فرق الأمن والسلامة.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تصنيف المعوّقات التي تواجه تدريب فرق الأمن والسلامة وكيفية التغلّب عليها.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تعلّم كيفية وضع إجراءات فعالة للتفتيش والرقابة على الحشود، وأهم فوائدها.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الاطلاع على بعض النصائح والإرشادات لتنظيم حركة الجمهور والفصل بين الفئات.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أهم الخطوات التي يمكن اتباعها للتعامل مع الحالات الطارئة في إدارة الحشود.</w:t>
      </w:r>
    </w:p>
    <w:p w:rsidR="009F2BD5" w:rsidRPr="009F2BD5" w:rsidRDefault="009F2BD5" w:rsidP="009F2BD5">
      <w:pPr>
        <w:pStyle w:val="ListParagraph"/>
        <w:numPr>
          <w:ilvl w:val="0"/>
          <w:numId w:val="4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تحديد أهم فوائد وإيجابيات سرعة الاستجابة للمخاطر.</w:t>
      </w:r>
    </w:p>
    <w:p w:rsidR="00A34119" w:rsidRPr="00BF3380" w:rsidRDefault="00A34119" w:rsidP="009F2BD5">
      <w:pPr>
        <w:pStyle w:val="ListParagraph"/>
        <w:spacing w:after="0"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BF3380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Pr="001C11A3" w:rsidRDefault="00A34119" w:rsidP="00A34119">
      <w:pPr>
        <w:pStyle w:val="ListParagraph"/>
        <w:spacing w:line="360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</w:p>
    <w:p w:rsidR="00A34119" w:rsidRDefault="00A34119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p w:rsidR="00A34119" w:rsidRPr="0042353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</w:rPr>
      </w:pPr>
      <w:r>
        <w:rPr>
          <w:rFonts w:cs="PT Bold Heading"/>
          <w:noProof/>
          <w:sz w:val="52"/>
          <w:szCs w:val="56"/>
          <w:rtl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08D88774" wp14:editId="75D12183">
                <wp:simplePos x="0" y="0"/>
                <wp:positionH relativeFrom="margin">
                  <wp:posOffset>3714750</wp:posOffset>
                </wp:positionH>
                <wp:positionV relativeFrom="paragraph">
                  <wp:posOffset>-837887</wp:posOffset>
                </wp:positionV>
                <wp:extent cx="3119120" cy="5588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912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34119" w:rsidRPr="00A651BF" w:rsidRDefault="00A34119" w:rsidP="00A34119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651BF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اليوم التدريبي 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:rtl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الثاني</w:t>
                            </w:r>
                          </w:p>
                          <w:p w:rsidR="00A34119" w:rsidRPr="00A651BF" w:rsidRDefault="00A34119" w:rsidP="00A34119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FFFFFF" w:themeColor="background1"/>
                                <w:lang w:bidi="ar-SY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D88774" id="Text Box 16" o:spid="_x0000_s1089" type="#_x0000_t202" style="position:absolute;left:0;text-align:left;margin-left:292.5pt;margin-top:-66pt;width:245.6pt;height:44pt;z-index:251998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" filled="f" stroked="f" strokeweight=".5pt">
                <v:textbox>
                  <w:txbxContent>
                    <w:p w14:paraId="35A6449B" w14:textId="77777777" w:rsidR="00A34119" w:rsidRPr="00A651BF" w:rsidRDefault="00A34119" w:rsidP="00A34119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651BF"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اليوم التدريبي 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color w:val="FFFFFF" w:themeColor="background1"/>
                          <w:sz w:val="52"/>
                          <w:szCs w:val="56"/>
                          <w:rtl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  <w:t>الثاني</w:t>
                      </w:r>
                    </w:p>
                    <w:p w14:paraId="46A2CD05" w14:textId="77777777" w:rsidR="00A34119" w:rsidRPr="00A651BF" w:rsidRDefault="00A34119" w:rsidP="00A34119">
                      <w:pPr>
                        <w:rPr>
                          <w:rFonts w:asciiTheme="majorBidi" w:hAnsiTheme="majorBidi" w:cstheme="majorBidi"/>
                          <w:b/>
                          <w:bCs/>
                          <w:color w:val="FFFFFF" w:themeColor="background1"/>
                          <w:lang w:bidi="ar-SY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34119" w:rsidRDefault="00A34119" w:rsidP="00A34119">
      <w:pPr>
        <w:spacing w:line="240" w:lineRule="auto"/>
        <w:jc w:val="center"/>
        <w:rPr>
          <w:rFonts w:cs="PT Bold Heading"/>
          <w:sz w:val="52"/>
          <w:szCs w:val="56"/>
          <w:rtl/>
          <w:lang w:bidi="ar-SY"/>
        </w:rPr>
      </w:pPr>
      <w:r>
        <w:rPr>
          <w:rFonts w:cs="PT Bold Heading" w:hint="cs"/>
          <w:sz w:val="52"/>
          <w:szCs w:val="56"/>
          <w:rtl/>
          <w:lang w:bidi="ar-SY"/>
        </w:rPr>
        <w:t>الجلسة الثانية</w:t>
      </w:r>
    </w:p>
    <w:p w:rsidR="00A34119" w:rsidRPr="0032182E" w:rsidRDefault="00411075" w:rsidP="00A34119">
      <w:pPr>
        <w:spacing w:line="240" w:lineRule="auto"/>
        <w:jc w:val="center"/>
        <w:rPr>
          <w:rFonts w:cs="Monotype Koufi"/>
          <w:sz w:val="52"/>
          <w:szCs w:val="56"/>
          <w:rtl/>
          <w:lang w:bidi="ar-SY"/>
        </w:rPr>
      </w:pPr>
      <w:hyperlink r:id="rId42" w:history="1">
        <w:r w:rsidR="009F2BD5" w:rsidRPr="00411075">
          <w:rPr>
            <w:rStyle w:val="Hyperlink"/>
            <w:rFonts w:cs="Monotype Koufi"/>
            <w:sz w:val="52"/>
            <w:szCs w:val="56"/>
            <w:rtl/>
            <w:lang w:bidi="ar-SY"/>
          </w:rPr>
          <w:t>تقييم الحدث والاستفادة من التجارب</w:t>
        </w:r>
      </w:hyperlink>
    </w:p>
    <w:p w:rsidR="00A34119" w:rsidRPr="00F2280D" w:rsidRDefault="00A34119" w:rsidP="00411075">
      <w:pPr>
        <w:spacing w:before="240" w:after="160" w:line="240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محاور الجلسة: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فيديو تدريبي.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تحليل ردود الفعل والتغذية الراجعة.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تقييم مدى تحقيق الأهداف.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تحديد نقاط القوة والضعف.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اقتراح الحلول والتحسينات.</w:t>
      </w:r>
    </w:p>
    <w:p w:rsidR="009F2BD5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توثيق ونشر التجارب الناجحة.</w:t>
      </w:r>
    </w:p>
    <w:p w:rsidR="00A34119" w:rsidRPr="009F2BD5" w:rsidRDefault="009F2BD5" w:rsidP="009F2BD5">
      <w:pPr>
        <w:pStyle w:val="ListParagraph"/>
        <w:numPr>
          <w:ilvl w:val="0"/>
          <w:numId w:val="2"/>
        </w:numPr>
        <w:spacing w:line="276" w:lineRule="auto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نشاط تدريبي.</w:t>
      </w:r>
      <w:r w:rsidR="00A34119"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 xml:space="preserve">  </w:t>
      </w:r>
    </w:p>
    <w:p w:rsidR="00A34119" w:rsidRPr="00F2280D" w:rsidRDefault="00A34119" w:rsidP="00A34119">
      <w:pPr>
        <w:spacing w:after="160" w:line="259" w:lineRule="auto"/>
        <w:jc w:val="left"/>
        <w:rPr>
          <w:rFonts w:cs="Monotype Koufi"/>
          <w:sz w:val="44"/>
          <w:szCs w:val="48"/>
          <w:rtl/>
        </w:rPr>
      </w:pPr>
      <w:r w:rsidRPr="00F2280D">
        <w:rPr>
          <w:rFonts w:cs="Monotype Koufi" w:hint="cs"/>
          <w:sz w:val="44"/>
          <w:szCs w:val="48"/>
          <w:rtl/>
        </w:rPr>
        <w:t>أهداف الجلسة:</w:t>
      </w:r>
    </w:p>
    <w:p w:rsidR="009F2BD5" w:rsidRPr="009F2BD5" w:rsidRDefault="009F2BD5" w:rsidP="00411075">
      <w:pPr>
        <w:pStyle w:val="ListParagraph"/>
        <w:numPr>
          <w:ilvl w:val="0"/>
          <w:numId w:val="4"/>
        </w:numPr>
        <w:spacing w:line="276" w:lineRule="auto"/>
        <w:ind w:left="926" w:hanging="566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الأسباب التي تجعل تحليل ردود الفعل والتغذية الراجعة مهم جداً في عملية إدارة الحشود.</w:t>
      </w:r>
    </w:p>
    <w:p w:rsidR="009F2BD5" w:rsidRPr="009F2BD5" w:rsidRDefault="009F2BD5" w:rsidP="00411075">
      <w:pPr>
        <w:pStyle w:val="ListParagraph"/>
        <w:numPr>
          <w:ilvl w:val="0"/>
          <w:numId w:val="4"/>
        </w:numPr>
        <w:spacing w:line="276" w:lineRule="auto"/>
        <w:ind w:left="926" w:hanging="566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تحديد الخ</w:t>
      </w:r>
      <w:bookmarkStart w:id="0" w:name="_GoBack"/>
      <w:bookmarkEnd w:id="0"/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طوات الأساسية التي يمكن اتباعها لتقييم مدى تحقيق الأهداف.</w:t>
      </w:r>
    </w:p>
    <w:p w:rsidR="009F2BD5" w:rsidRPr="009F2BD5" w:rsidRDefault="009F2BD5" w:rsidP="00411075">
      <w:pPr>
        <w:pStyle w:val="ListParagraph"/>
        <w:numPr>
          <w:ilvl w:val="0"/>
          <w:numId w:val="4"/>
        </w:numPr>
        <w:spacing w:line="276" w:lineRule="auto"/>
        <w:ind w:left="926" w:hanging="566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معرفة كيفية تحديد نقاط القوة والضعف في عملية إدارة الحشود.</w:t>
      </w:r>
    </w:p>
    <w:p w:rsidR="009F2BD5" w:rsidRPr="009F2BD5" w:rsidRDefault="009F2BD5" w:rsidP="00411075">
      <w:pPr>
        <w:pStyle w:val="ListParagraph"/>
        <w:numPr>
          <w:ilvl w:val="0"/>
          <w:numId w:val="4"/>
        </w:numPr>
        <w:spacing w:line="276" w:lineRule="auto"/>
        <w:ind w:left="926" w:hanging="566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اقتراح بعض الحلول والتحسينات في إدارة الحشود.</w:t>
      </w:r>
    </w:p>
    <w:p w:rsidR="00A34119" w:rsidRPr="00411075" w:rsidRDefault="009F2BD5" w:rsidP="00411075">
      <w:pPr>
        <w:pStyle w:val="ListParagraph"/>
        <w:numPr>
          <w:ilvl w:val="0"/>
          <w:numId w:val="4"/>
        </w:numPr>
        <w:spacing w:line="276" w:lineRule="auto"/>
        <w:ind w:left="926" w:hanging="566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 w:rsidRPr="009F2BD5"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  <w:t>توضيح الخطوات التي يمكن اتباعها لتوثيق ونشر التجارب الناجحة في إدارة الحشود.</w:t>
      </w:r>
    </w:p>
    <w:p w:rsidR="00D374CF" w:rsidRDefault="00D374CF" w:rsidP="009F2BD5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sectPr w:rsidR="00D374CF" w:rsidSect="005E1791">
      <w:headerReference w:type="default" r:id="rId43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5578" w:rsidRDefault="005E5578" w:rsidP="00F53D08">
      <w:pPr>
        <w:spacing w:line="240" w:lineRule="auto"/>
      </w:pPr>
      <w:r>
        <w:separator/>
      </w:r>
    </w:p>
  </w:endnote>
  <w:endnote w:type="continuationSeparator" w:id="0">
    <w:p w:rsidR="005E5578" w:rsidRDefault="005E5578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pt-Regular">
    <w:altName w:val="Courier New"/>
    <w:charset w:val="00"/>
    <w:family w:val="auto"/>
    <w:pitch w:val="variable"/>
    <w:sig w:usb0="80002003" w:usb1="80002042" w:usb2="00000008" w:usb3="00000000" w:csb0="0000004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Monotype Koufi">
    <w:altName w:val="Arial"/>
    <w:charset w:val="B2"/>
    <w:family w:val="auto"/>
    <w:pitch w:val="variable"/>
    <w:sig w:usb0="02942001" w:usb1="03D40006" w:usb2="0262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FFFFFF" w:themeColor="background1"/>
        <w:rtl/>
      </w:rPr>
      <w:id w:val="-17767782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C2CFD" w:rsidRPr="00DC2CFD" w:rsidRDefault="00535B05">
        <w:pPr>
          <w:pStyle w:val="Footer"/>
          <w:jc w:val="center"/>
          <w:rPr>
            <w:color w:val="FFFFFF" w:themeColor="background1"/>
          </w:rPr>
        </w:pPr>
        <w:r w:rsidRPr="00535B05">
          <w:rPr>
            <w:color w:val="FFFFFF" w:themeColor="background1"/>
            <w:rtl/>
            <w:lang w:bidi="ar-JO"/>
          </w:rPr>
          <mc:AlternateContent>
            <mc:Choice Requires="wps">
              <w:drawing>
                <wp:anchor distT="0" distB="0" distL="114300" distR="114300" simplePos="0" relativeHeight="251674624" behindDoc="0" locked="0" layoutInCell="1" allowOverlap="1" wp14:anchorId="2E10ADDE" wp14:editId="50EAF889">
                  <wp:simplePos x="0" y="0"/>
                  <wp:positionH relativeFrom="column">
                    <wp:posOffset>-609600</wp:posOffset>
                  </wp:positionH>
                  <wp:positionV relativeFrom="paragraph">
                    <wp:posOffset>142240</wp:posOffset>
                  </wp:positionV>
                  <wp:extent cx="1562100" cy="304800"/>
                  <wp:effectExtent l="0" t="0" r="0" b="0"/>
                  <wp:wrapNone/>
                  <wp:docPr id="22" name="مربع نص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56210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B05" w:rsidRPr="009F0BE2" w:rsidRDefault="00535B05" w:rsidP="00535B05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A8D08D" w:themeColor="accent6" w:themeTint="99"/>
                                  <w:sz w:val="20"/>
                                  <w:szCs w:val="24"/>
                                  <w:lang w:bidi="ar-JO"/>
                                </w:rPr>
                              </w:pPr>
                              <w:r w:rsidRPr="009F0BE2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A8D08D" w:themeColor="accent6" w:themeTint="99"/>
                                  <w:sz w:val="20"/>
                                  <w:szCs w:val="24"/>
                                  <w:rtl/>
                                  <w:lang w:bidi="ar-JO"/>
                                </w:rPr>
                                <w:t>مركز أبحاث الدولية للتدريب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مربع نص 3" o:spid="_x0000_s1090" type="#_x0000_t202" style="position:absolute;left:0;text-align:left;margin-left:-48pt;margin-top:11.2pt;width:123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" filled="f" stroked="f" strokeweight=".5pt">
                  <v:textbox>
                    <w:txbxContent>
                      <w:p w:rsidR="00535B05" w:rsidRPr="009F0BE2" w:rsidRDefault="00535B05" w:rsidP="00535B05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A8D08D" w:themeColor="accent6" w:themeTint="99"/>
                            <w:sz w:val="20"/>
                            <w:szCs w:val="24"/>
                            <w:lang w:bidi="ar-JO"/>
                          </w:rPr>
                        </w:pPr>
                        <w:r w:rsidRPr="009F0BE2">
                          <w:rPr>
                            <w:rFonts w:ascii="Sakkal Majalla" w:hAnsi="Sakkal Majalla" w:cs="Sakkal Majalla"/>
                            <w:b/>
                            <w:bCs/>
                            <w:color w:val="A8D08D" w:themeColor="accent6" w:themeTint="99"/>
                            <w:sz w:val="20"/>
                            <w:szCs w:val="24"/>
                            <w:rtl/>
                            <w:lang w:bidi="ar-JO"/>
                          </w:rPr>
                          <w:t>مركز أبحاث الدولية للتدريب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C2CFD" w:rsidRPr="00DC2CFD">
          <w:rPr>
            <w:color w:val="FFFFFF" w:themeColor="background1"/>
          </w:rPr>
          <w:fldChar w:fldCharType="begin"/>
        </w:r>
        <w:r w:rsidR="00DC2CFD" w:rsidRPr="00DC2CFD">
          <w:rPr>
            <w:color w:val="FFFFFF" w:themeColor="background1"/>
          </w:rPr>
          <w:instrText xml:space="preserve"> PAGE   \* MERGEFORMAT </w:instrText>
        </w:r>
        <w:r w:rsidR="00DC2CFD" w:rsidRPr="00DC2CFD">
          <w:rPr>
            <w:color w:val="FFFFFF" w:themeColor="background1"/>
          </w:rPr>
          <w:fldChar w:fldCharType="separate"/>
        </w:r>
        <w:r w:rsidR="00411075">
          <w:rPr>
            <w:noProof/>
            <w:color w:val="FFFFFF" w:themeColor="background1"/>
            <w:rtl/>
          </w:rPr>
          <w:t>6</w:t>
        </w:r>
        <w:r w:rsidR="00DC2CFD" w:rsidRPr="00DC2CFD">
          <w:rPr>
            <w:noProof/>
            <w:color w:val="FFFFFF" w:themeColor="background1"/>
          </w:rPr>
          <w:fldChar w:fldCharType="end"/>
        </w:r>
      </w:p>
    </w:sdtContent>
  </w:sdt>
  <w:p w:rsidR="00DC2CFD" w:rsidRPr="00DC2CFD" w:rsidRDefault="00535B05">
    <w:pPr>
      <w:pStyle w:val="Footer"/>
      <w:rPr>
        <w:rFonts w:hint="cs"/>
        <w:color w:val="FFFFFF" w:themeColor="background1"/>
        <w:lang w:bidi="ar-JO"/>
      </w:rPr>
    </w:pPr>
    <w:r w:rsidRPr="00535B05">
      <w:rPr>
        <w:color w:val="FFFFFF" w:themeColor="background1"/>
        <w:rtl/>
        <w:lang w:bidi="ar-JO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14D8645" wp14:editId="7624F17C">
              <wp:simplePos x="0" y="0"/>
              <wp:positionH relativeFrom="column">
                <wp:posOffset>-552450</wp:posOffset>
              </wp:positionH>
              <wp:positionV relativeFrom="paragraph">
                <wp:posOffset>128270</wp:posOffset>
              </wp:positionV>
              <wp:extent cx="1447800" cy="304800"/>
              <wp:effectExtent l="0" t="0" r="0" b="0"/>
              <wp:wrapNone/>
              <wp:docPr id="23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78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35B05" w:rsidRPr="00C73E79" w:rsidRDefault="00C73E79" w:rsidP="00535B05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  <w:sz w:val="24"/>
                              <w:szCs w:val="28"/>
                            </w:rPr>
                          </w:pPr>
                          <w:hyperlink r:id="rId1" w:history="1">
                            <w:r w:rsidRPr="00656DEC">
                              <w:rPr>
                                <w:rStyle w:val="Hyperlink"/>
                                <w:rFonts w:ascii="Sakkal Majalla" w:hAnsi="Sakkal Majalla" w:cs="Sakkal Majalla"/>
                                <w:sz w:val="24"/>
                                <w:szCs w:val="28"/>
                              </w:rPr>
                              <w:t>www.dawliatraining.com</w:t>
                            </w:r>
                          </w:hyperlink>
                          <w:r>
                            <w:rPr>
                              <w:rFonts w:ascii="Sakkal Majalla" w:hAnsi="Sakkal Majalla" w:cs="Sakkal Majalla"/>
                              <w:color w:val="538135" w:themeColor="accent6" w:themeShade="BF"/>
                              <w:sz w:val="24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91" style="position:absolute;left:0;text-align:left;margin-left:-43.5pt;margin-top:10.1pt;width:114pt;height:2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" filled="f" stroked="f" strokeweight="1pt">
              <v:textbox>
                <w:txbxContent>
                  <w:p w:rsidR="00535B05" w:rsidRPr="00C73E79" w:rsidRDefault="00C73E79" w:rsidP="00535B05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  <w:sz w:val="24"/>
                        <w:szCs w:val="28"/>
                      </w:rPr>
                    </w:pPr>
                    <w:hyperlink r:id="rId2" w:history="1">
                      <w:r w:rsidRPr="00656DEC">
                        <w:rPr>
                          <w:rStyle w:val="Hyperlink"/>
                          <w:rFonts w:ascii="Sakkal Majalla" w:hAnsi="Sakkal Majalla" w:cs="Sakkal Majalla"/>
                          <w:sz w:val="24"/>
                          <w:szCs w:val="28"/>
                        </w:rPr>
                        <w:t>www.dawliatraining.com</w:t>
                      </w:r>
                    </w:hyperlink>
                    <w:r>
                      <w:rPr>
                        <w:rFonts w:ascii="Sakkal Majalla" w:hAnsi="Sakkal Majalla" w:cs="Sakkal Majalla"/>
                        <w:color w:val="538135" w:themeColor="accent6" w:themeShade="BF"/>
                        <w:sz w:val="24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BF2FEB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3BA0B49E" wp14:editId="1F3DD5A9">
              <wp:simplePos x="0" y="0"/>
              <wp:positionH relativeFrom="column">
                <wp:posOffset>2797175</wp:posOffset>
              </wp:positionH>
              <wp:positionV relativeFrom="paragraph">
                <wp:posOffset>330835</wp:posOffset>
              </wp:positionV>
              <wp:extent cx="2374265" cy="1402715"/>
              <wp:effectExtent l="0" t="0" r="0" b="0"/>
              <wp:wrapNone/>
              <wp:docPr id="12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F2FEB" w:rsidRPr="00DC31A5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BF2FEB" w:rsidRPr="00DC31A5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BF2FEB" w:rsidRPr="00DC31A5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BF2FEB" w:rsidRPr="00DC31A5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BF2FEB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BF2FEB" w:rsidRPr="00DC31A5" w:rsidRDefault="00BF2FEB" w:rsidP="00BF2FE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92" style="position:absolute;left:0;text-align:left;margin-left:220.25pt;margin-top:26.05pt;width:186.95pt;height:110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" filled="f" stroked="f" strokeweight="1pt">
              <v:textbox>
                <w:txbxContent>
                  <w:p w:rsidR="00BF2FEB" w:rsidRPr="00DC31A5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BF2FEB" w:rsidRPr="00DC31A5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BF2FEB" w:rsidRPr="00DC31A5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BF2FEB" w:rsidRPr="00DC31A5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BF2FEB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BF2FEB" w:rsidRPr="00DC31A5" w:rsidRDefault="00BF2FEB" w:rsidP="00BF2FE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5578" w:rsidRDefault="005E5578" w:rsidP="00F53D08">
      <w:pPr>
        <w:spacing w:line="240" w:lineRule="auto"/>
      </w:pPr>
      <w:r>
        <w:separator/>
      </w:r>
    </w:p>
  </w:footnote>
  <w:footnote w:type="continuationSeparator" w:id="0">
    <w:p w:rsidR="005E5578" w:rsidRDefault="005E5578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E4514E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009FC967" wp14:editId="0CFE1D2F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5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6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7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8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52CCF62" id="Group 2" o:spid="_x0000_s1026" alt="&quot;&quot;" style="position:absolute;margin-left:561.1pt;margin-top:0;width:612.3pt;height:792.05pt;z-index:251668480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E4514E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BB2405D" wp14:editId="505BD5D0">
              <wp:simplePos x="0" y="0"/>
              <wp:positionH relativeFrom="page">
                <wp:posOffset>13648</wp:posOffset>
              </wp:positionH>
              <wp:positionV relativeFrom="page">
                <wp:posOffset>-5549</wp:posOffset>
              </wp:positionV>
              <wp:extent cx="7776182" cy="10706282"/>
              <wp:effectExtent l="0" t="0" r="0" b="0"/>
              <wp:wrapNone/>
              <wp:docPr id="13" name="Group 13">
                <a:extLst xmlns:a="http://schemas.openxmlformats.org/drawingml/2006/main">
                  <a:ext uri="{C183D7F6-B498-43B3-948B-1728B52AA6E4}">
                    <adec:decorative xmlns:adec="http://schemas.microsoft.com/office/drawing/2017/decorative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706282"/>
                        <a:chOff x="0" y="-5549"/>
                        <a:chExt cx="7776182" cy="10706282"/>
                      </a:xfrm>
                    </wpg:grpSpPr>
                    <wps:wsp>
                      <wps:cNvPr id="14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432601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-5549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46B7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9156798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46B7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847463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F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" name="Freeform 13" descr="decorative element"/>
                      <wps:cNvSpPr>
                        <a:spLocks/>
                      </wps:cNvSpPr>
                      <wps:spPr bwMode="auto">
                        <a:xfrm>
                          <a:off x="5280973" y="8353569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0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739975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1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DC87356" id="Group 13" o:spid="_x0000_s1026" alt="&quot;&quot;" style="position:absolute;margin-left:1.05pt;margin-top:-.45pt;width:612.3pt;height:843pt;z-index:251670528;mso-width-percent:1000;mso-position-horizontal-relative:page;mso-position-vertical-relative:page;mso-width-percent:1000" coordorigin=",-55" coordsize="77761,107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">
              <v:shape id="Freeform 5" o:spid="_x0000_s1027" alt="decorative element" style="position:absolute;top:4326;width:43172;height:10327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" path="m2136,l,,,690r2671,l2136,xe" fillcolor="#0070c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-55;width:38323;height:6585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" path="m2371,l,,355,440r2016,l2371,xe" fillcolor="#246b73" stroked="f">
                <v:path arrowok="t" o:connecttype="custom" o:connectlocs="3832315,0;0,0;573797,658586;3832315,658586;3832315,0" o:connectangles="0,0,0,0,0"/>
              </v:shape>
              <v:shape id="Freeform: Shape 27" o:spid="_x0000_s1029" alt="decorative element" style="position:absolute;top:91567;width:66948;height:15440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" path="m,l4583908,,6694833,1543935r-5670895,l9698,1543935r-9698,l,48783r307,l,xe" fillcolor="#246b73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0" alt="decorative element" style="position:absolute;left:64960;top:78474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" path="m1280132,r,2733130l1280131,2733130r,8981l1094394,2742111r,-7l1094254,2742111,,1944324,,926510,1280132,xe" fillcolor="#00b0f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1" alt="decorative element" style="position:absolute;left:52809;top:83535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" path="m760,l,593r760,587l760,946,317,604,760,266,760,xe" fillcolor="#002060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2" alt="decorative element" style="position:absolute;left:57800;top:87399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" path="m443,l,338,443,680,443,xe" fillcolor="#0070c0" stroked="f">
                <v:path arrowok="t" o:connecttype="custom" o:connectlocs="716034,0;0,505913;716034,1017814;716034,0" o:connectangles="0,0,0,0"/>
              </v:shape>
              <v:rect id="Rectangle 28" o:spid="_x0000_s1033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" filled="f" stroked="f" strokeweight="1pt"/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55" type="#_x0000_t75" style="width:399.75pt;height:373.5pt" o:bullet="t">
        <v:imagedata r:id="rId1" o:title="Picture1"/>
      </v:shape>
    </w:pict>
  </w:numPicBullet>
  <w:numPicBullet w:numPicBulletId="1">
    <w:pict>
      <v:shape id="_x0000_i1456" type="#_x0000_t75" style="width:450pt;height:450pt" o:bullet="t">
        <v:imagedata r:id="rId2" o:title="OIP (5)"/>
      </v:shape>
    </w:pict>
  </w:numPicBullet>
  <w:numPicBullet w:numPicBulletId="2">
    <w:pict>
      <v:shape id="_x0000_i1457" type="#_x0000_t75" style="width:12in;height:12in" o:bullet="t">
        <v:imagedata r:id="rId3" o:title="exam-2428208"/>
      </v:shape>
    </w:pict>
  </w:numPicBullet>
  <w:abstractNum w:abstractNumId="0">
    <w:nsid w:val="07C425B4"/>
    <w:multiLevelType w:val="hybridMultilevel"/>
    <w:tmpl w:val="5B542EDC"/>
    <w:lvl w:ilvl="0" w:tplc="266ED050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2E36F5"/>
    <w:multiLevelType w:val="hybridMultilevel"/>
    <w:tmpl w:val="E44A88AE"/>
    <w:lvl w:ilvl="0" w:tplc="020E2BC2">
      <w:numFmt w:val="bullet"/>
      <w:lvlText w:val=""/>
      <w:lvlPicBulletId w:val="1"/>
      <w:lvlJc w:val="left"/>
      <w:pPr>
        <w:ind w:left="567" w:hanging="567"/>
      </w:pPr>
      <w:rPr>
        <w:rFonts w:ascii="Symbol" w:eastAsia="Times New Roman" w:hAnsi="Symbol" w:cs="rpt-Regular" w:hint="default"/>
        <w:b/>
        <w:color w:val="auto"/>
        <w:sz w:val="36"/>
        <w:szCs w:val="36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0"/>
  </w:num>
  <w:num w:numId="5">
    <w:abstractNumId w:val="0"/>
  </w:num>
  <w:num w:numId="6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3C4C"/>
    <w:rsid w:val="00015BA6"/>
    <w:rsid w:val="000175C5"/>
    <w:rsid w:val="00017C30"/>
    <w:rsid w:val="00026EBD"/>
    <w:rsid w:val="00031285"/>
    <w:rsid w:val="00040B1C"/>
    <w:rsid w:val="00043C4C"/>
    <w:rsid w:val="00052041"/>
    <w:rsid w:val="00057FFB"/>
    <w:rsid w:val="0006418D"/>
    <w:rsid w:val="000724CA"/>
    <w:rsid w:val="00075B3B"/>
    <w:rsid w:val="00090487"/>
    <w:rsid w:val="000B4041"/>
    <w:rsid w:val="000C4B58"/>
    <w:rsid w:val="000F65A1"/>
    <w:rsid w:val="001101A0"/>
    <w:rsid w:val="001239F5"/>
    <w:rsid w:val="0013146F"/>
    <w:rsid w:val="00146067"/>
    <w:rsid w:val="00150A53"/>
    <w:rsid w:val="00194181"/>
    <w:rsid w:val="00195C1F"/>
    <w:rsid w:val="001D1A3B"/>
    <w:rsid w:val="001D350A"/>
    <w:rsid w:val="001F0B9B"/>
    <w:rsid w:val="002021EF"/>
    <w:rsid w:val="00206D6C"/>
    <w:rsid w:val="0021196B"/>
    <w:rsid w:val="0022035D"/>
    <w:rsid w:val="00226469"/>
    <w:rsid w:val="00235BF7"/>
    <w:rsid w:val="00283647"/>
    <w:rsid w:val="0028392F"/>
    <w:rsid w:val="002A1158"/>
    <w:rsid w:val="002C1700"/>
    <w:rsid w:val="002D301E"/>
    <w:rsid w:val="002F58A5"/>
    <w:rsid w:val="003000E6"/>
    <w:rsid w:val="00305CD1"/>
    <w:rsid w:val="0032182E"/>
    <w:rsid w:val="00351640"/>
    <w:rsid w:val="00351BFB"/>
    <w:rsid w:val="00363F3E"/>
    <w:rsid w:val="0036611D"/>
    <w:rsid w:val="0037091C"/>
    <w:rsid w:val="00383BA6"/>
    <w:rsid w:val="00394764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11075"/>
    <w:rsid w:val="00434D3A"/>
    <w:rsid w:val="00440E77"/>
    <w:rsid w:val="004551E6"/>
    <w:rsid w:val="004B21EA"/>
    <w:rsid w:val="004C02BF"/>
    <w:rsid w:val="004E7F53"/>
    <w:rsid w:val="005061FF"/>
    <w:rsid w:val="005160BF"/>
    <w:rsid w:val="00516B98"/>
    <w:rsid w:val="0052240B"/>
    <w:rsid w:val="00531E69"/>
    <w:rsid w:val="00535B05"/>
    <w:rsid w:val="005447C6"/>
    <w:rsid w:val="00544A93"/>
    <w:rsid w:val="00555065"/>
    <w:rsid w:val="005553F8"/>
    <w:rsid w:val="005570F6"/>
    <w:rsid w:val="00567F02"/>
    <w:rsid w:val="0057074D"/>
    <w:rsid w:val="005A14EB"/>
    <w:rsid w:val="005B19EA"/>
    <w:rsid w:val="005B20FB"/>
    <w:rsid w:val="005B394D"/>
    <w:rsid w:val="005B6BA6"/>
    <w:rsid w:val="005E1791"/>
    <w:rsid w:val="005E5578"/>
    <w:rsid w:val="00605A10"/>
    <w:rsid w:val="006062A0"/>
    <w:rsid w:val="00610759"/>
    <w:rsid w:val="00620AB0"/>
    <w:rsid w:val="00635307"/>
    <w:rsid w:val="00636A52"/>
    <w:rsid w:val="00637E91"/>
    <w:rsid w:val="00643F60"/>
    <w:rsid w:val="00685B67"/>
    <w:rsid w:val="006A6D23"/>
    <w:rsid w:val="006A7D92"/>
    <w:rsid w:val="006B6382"/>
    <w:rsid w:val="006C0B9D"/>
    <w:rsid w:val="006C3ECB"/>
    <w:rsid w:val="006E04F3"/>
    <w:rsid w:val="006E2B00"/>
    <w:rsid w:val="006F1D3A"/>
    <w:rsid w:val="006F4600"/>
    <w:rsid w:val="007067A6"/>
    <w:rsid w:val="00713FA8"/>
    <w:rsid w:val="00724E42"/>
    <w:rsid w:val="007511C6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247B4"/>
    <w:rsid w:val="00834853"/>
    <w:rsid w:val="008452D0"/>
    <w:rsid w:val="008500D7"/>
    <w:rsid w:val="008509A1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900F65"/>
    <w:rsid w:val="00902465"/>
    <w:rsid w:val="00956C42"/>
    <w:rsid w:val="0096391B"/>
    <w:rsid w:val="00970EC2"/>
    <w:rsid w:val="00984B17"/>
    <w:rsid w:val="00985605"/>
    <w:rsid w:val="009A0B1B"/>
    <w:rsid w:val="009A4182"/>
    <w:rsid w:val="009A62A9"/>
    <w:rsid w:val="009A6AC5"/>
    <w:rsid w:val="009B4AF8"/>
    <w:rsid w:val="009D0FBD"/>
    <w:rsid w:val="009F2BD5"/>
    <w:rsid w:val="009F6370"/>
    <w:rsid w:val="00A01020"/>
    <w:rsid w:val="00A050E3"/>
    <w:rsid w:val="00A13DD8"/>
    <w:rsid w:val="00A249AA"/>
    <w:rsid w:val="00A25638"/>
    <w:rsid w:val="00A34119"/>
    <w:rsid w:val="00A4307E"/>
    <w:rsid w:val="00A651BF"/>
    <w:rsid w:val="00A80DC9"/>
    <w:rsid w:val="00A864D0"/>
    <w:rsid w:val="00A879D7"/>
    <w:rsid w:val="00A9124F"/>
    <w:rsid w:val="00A94163"/>
    <w:rsid w:val="00AB6ABD"/>
    <w:rsid w:val="00AE3BF6"/>
    <w:rsid w:val="00B04A3D"/>
    <w:rsid w:val="00B246E6"/>
    <w:rsid w:val="00B30CCA"/>
    <w:rsid w:val="00B35D4D"/>
    <w:rsid w:val="00B36E13"/>
    <w:rsid w:val="00B37BEB"/>
    <w:rsid w:val="00B47107"/>
    <w:rsid w:val="00B57307"/>
    <w:rsid w:val="00B72FA3"/>
    <w:rsid w:val="00B85C78"/>
    <w:rsid w:val="00B9126E"/>
    <w:rsid w:val="00B9763C"/>
    <w:rsid w:val="00BC4B17"/>
    <w:rsid w:val="00BE3CCA"/>
    <w:rsid w:val="00BF1976"/>
    <w:rsid w:val="00BF2FEB"/>
    <w:rsid w:val="00C02D67"/>
    <w:rsid w:val="00C13BE5"/>
    <w:rsid w:val="00C23FCA"/>
    <w:rsid w:val="00C31B74"/>
    <w:rsid w:val="00C411F6"/>
    <w:rsid w:val="00C67068"/>
    <w:rsid w:val="00C73E79"/>
    <w:rsid w:val="00C75D46"/>
    <w:rsid w:val="00C769E5"/>
    <w:rsid w:val="00C933EC"/>
    <w:rsid w:val="00CB3248"/>
    <w:rsid w:val="00CC1FBB"/>
    <w:rsid w:val="00CD05BC"/>
    <w:rsid w:val="00CD2DFE"/>
    <w:rsid w:val="00CE0374"/>
    <w:rsid w:val="00CE0942"/>
    <w:rsid w:val="00CE1CEF"/>
    <w:rsid w:val="00CE3DFF"/>
    <w:rsid w:val="00CE42F5"/>
    <w:rsid w:val="00CE4EEA"/>
    <w:rsid w:val="00CF54F0"/>
    <w:rsid w:val="00CF7647"/>
    <w:rsid w:val="00D01BB0"/>
    <w:rsid w:val="00D152DE"/>
    <w:rsid w:val="00D1706C"/>
    <w:rsid w:val="00D26A0B"/>
    <w:rsid w:val="00D313B8"/>
    <w:rsid w:val="00D32D17"/>
    <w:rsid w:val="00D374CF"/>
    <w:rsid w:val="00D53E99"/>
    <w:rsid w:val="00D6468C"/>
    <w:rsid w:val="00D80F3F"/>
    <w:rsid w:val="00D86B60"/>
    <w:rsid w:val="00DB7EB2"/>
    <w:rsid w:val="00DC2CFD"/>
    <w:rsid w:val="00DD042E"/>
    <w:rsid w:val="00DE265B"/>
    <w:rsid w:val="00DE38D9"/>
    <w:rsid w:val="00DF73E5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75862"/>
    <w:rsid w:val="00E90509"/>
    <w:rsid w:val="00EA0BC7"/>
    <w:rsid w:val="00EA45AB"/>
    <w:rsid w:val="00EC0F6F"/>
    <w:rsid w:val="00ED1B49"/>
    <w:rsid w:val="00EE5B34"/>
    <w:rsid w:val="00EF2182"/>
    <w:rsid w:val="00EF63CC"/>
    <w:rsid w:val="00F03305"/>
    <w:rsid w:val="00F2280D"/>
    <w:rsid w:val="00F25898"/>
    <w:rsid w:val="00F41306"/>
    <w:rsid w:val="00F472D2"/>
    <w:rsid w:val="00F53D08"/>
    <w:rsid w:val="00F657CC"/>
    <w:rsid w:val="00F66A05"/>
    <w:rsid w:val="00F67767"/>
    <w:rsid w:val="00F82E4B"/>
    <w:rsid w:val="00F91B1A"/>
    <w:rsid w:val="00FB756E"/>
    <w:rsid w:val="00FC76AF"/>
    <w:rsid w:val="00FD0BF8"/>
    <w:rsid w:val="00FD1CE8"/>
    <w:rsid w:val="00FE02DB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D538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CD1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637E91"/>
    <w:pPr>
      <w:bidi w:val="0"/>
      <w:spacing w:before="100" w:beforeAutospacing="1" w:after="100" w:afterAutospacing="1" w:line="240" w:lineRule="auto"/>
      <w:jc w:val="left"/>
    </w:pPr>
    <w:rPr>
      <w:rFonts w:eastAsiaTheme="minorEastAsia"/>
      <w:sz w:val="24"/>
      <w:szCs w:val="24"/>
    </w:rPr>
  </w:style>
  <w:style w:type="table" w:customStyle="1" w:styleId="GridTable5Dark-Accent51">
    <w:name w:val="Grid Table 5 Dark - Accent 51"/>
    <w:basedOn w:val="TableNormal"/>
    <w:next w:val="GridTable5DarkAccent5"/>
    <w:uiPriority w:val="50"/>
    <w:rsid w:val="009F2BD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CD1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637E91"/>
    <w:pPr>
      <w:bidi w:val="0"/>
      <w:spacing w:before="100" w:beforeAutospacing="1" w:after="100" w:afterAutospacing="1" w:line="240" w:lineRule="auto"/>
      <w:jc w:val="left"/>
    </w:pPr>
    <w:rPr>
      <w:rFonts w:eastAsiaTheme="minorEastAsia"/>
      <w:sz w:val="24"/>
      <w:szCs w:val="24"/>
    </w:rPr>
  </w:style>
  <w:style w:type="table" w:customStyle="1" w:styleId="GridTable5Dark-Accent51">
    <w:name w:val="Grid Table 5 Dark - Accent 51"/>
    <w:basedOn w:val="TableNormal"/>
    <w:next w:val="GridTable5DarkAccent5"/>
    <w:uiPriority w:val="50"/>
    <w:rsid w:val="009F2BD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svg"/><Relationship Id="rId18" Type="http://schemas.openxmlformats.org/officeDocument/2006/relationships/image" Target="media/image13.png"/><Relationship Id="rId26" Type="http://schemas.openxmlformats.org/officeDocument/2006/relationships/image" Target="media/image10.png"/><Relationship Id="rId39" Type="http://schemas.openxmlformats.org/officeDocument/2006/relationships/hyperlink" Target="http://www.dawliatraining.com/" TargetMode="External"/><Relationship Id="rId21" Type="http://schemas.openxmlformats.org/officeDocument/2006/relationships/footer" Target="footer1.xml"/><Relationship Id="rId34" Type="http://schemas.openxmlformats.org/officeDocument/2006/relationships/image" Target="media/image26.png"/><Relationship Id="rId42" Type="http://schemas.openxmlformats.org/officeDocument/2006/relationships/hyperlink" Target="http://www.dawliatraining.com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svg"/><Relationship Id="rId24" Type="http://schemas.openxmlformats.org/officeDocument/2006/relationships/hyperlink" Target="http://www.dawliatraining.com/" TargetMode="External"/><Relationship Id="rId32" Type="http://schemas.openxmlformats.org/officeDocument/2006/relationships/image" Target="media/image24.png"/><Relationship Id="rId37" Type="http://schemas.openxmlformats.org/officeDocument/2006/relationships/image" Target="media/image19.png"/><Relationship Id="rId40" Type="http://schemas.openxmlformats.org/officeDocument/2006/relationships/hyperlink" Target="http://www.dawliatraining.com/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0.sv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15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7.png"/><Relationship Id="rId22" Type="http://schemas.openxmlformats.org/officeDocument/2006/relationships/image" Target="media/image8.png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18.png"/><Relationship Id="rId43" Type="http://schemas.openxmlformats.org/officeDocument/2006/relationships/header" Target="header2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2.png"/><Relationship Id="rId25" Type="http://schemas.openxmlformats.org/officeDocument/2006/relationships/image" Target="media/image9.emf"/><Relationship Id="rId33" Type="http://schemas.openxmlformats.org/officeDocument/2006/relationships/image" Target="media/image17.png"/><Relationship Id="rId38" Type="http://schemas.openxmlformats.org/officeDocument/2006/relationships/image" Target="media/image30.png"/><Relationship Id="rId20" Type="http://schemas.openxmlformats.org/officeDocument/2006/relationships/header" Target="header1.xml"/><Relationship Id="rId41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605;&#1604;&#1601;%20&#1578;&#1593;&#1585;&#1610;&#1601;&#1610;%20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72648B94-2A01-4239-89E0-EC13B3FD9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ملف تعريفي 2</Template>
  <TotalTime>8</TotalTime>
  <Pages>7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SyrianTech</dc:creator>
  <cp:keywords/>
  <dc:description/>
  <cp:lastModifiedBy>user</cp:lastModifiedBy>
  <cp:revision>5</cp:revision>
  <cp:lastPrinted>2022-03-26T18:07:00Z</cp:lastPrinted>
  <dcterms:created xsi:type="dcterms:W3CDTF">2023-08-03T02:53:00Z</dcterms:created>
  <dcterms:modified xsi:type="dcterms:W3CDTF">2025-03-02T07:04:00Z</dcterms:modified>
</cp:coreProperties>
</file>